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879BE" w14:textId="4C400EE6" w:rsidR="001E4B08" w:rsidRDefault="009650E3" w:rsidP="001E4B0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59703B">
        <w:rPr>
          <w:b/>
          <w:sz w:val="24"/>
          <w:szCs w:val="24"/>
        </w:rPr>
        <w:t xml:space="preserve"> </w:t>
      </w:r>
      <w:r w:rsidR="00882B56">
        <w:rPr>
          <w:b/>
          <w:sz w:val="24"/>
          <w:szCs w:val="24"/>
        </w:rPr>
        <w:t xml:space="preserve"> </w:t>
      </w:r>
    </w:p>
    <w:p w14:paraId="65234ADC" w14:textId="4D8AF61E" w:rsidR="001E4B08" w:rsidRPr="001E4B08" w:rsidRDefault="001E4B08" w:rsidP="001E4B08">
      <w:pPr>
        <w:jc w:val="center"/>
        <w:rPr>
          <w:b/>
          <w:sz w:val="24"/>
          <w:szCs w:val="24"/>
        </w:rPr>
      </w:pPr>
      <w:r w:rsidRPr="001E4B08">
        <w:rPr>
          <w:b/>
          <w:sz w:val="24"/>
          <w:szCs w:val="24"/>
        </w:rPr>
        <w:t>Bietergemeinschaftserklärung</w:t>
      </w:r>
    </w:p>
    <w:p w14:paraId="15FBB5C9" w14:textId="77777777" w:rsidR="001E4B08" w:rsidRPr="001E4B08" w:rsidRDefault="001E4B08" w:rsidP="001E4B08">
      <w:pPr>
        <w:jc w:val="center"/>
        <w:rPr>
          <w:sz w:val="24"/>
          <w:szCs w:val="24"/>
        </w:rPr>
      </w:pPr>
      <w:r w:rsidRPr="001E4B08">
        <w:rPr>
          <w:sz w:val="24"/>
          <w:szCs w:val="24"/>
        </w:rPr>
        <w:t>(nur von Bietergemeinschaften vorzulegen)</w:t>
      </w:r>
    </w:p>
    <w:p w14:paraId="7479AE04" w14:textId="77777777" w:rsidR="001E4B08" w:rsidRPr="001E4B08" w:rsidRDefault="001E4B08" w:rsidP="001E4B08">
      <w:pPr>
        <w:spacing w:before="240"/>
        <w:jc w:val="center"/>
      </w:pPr>
    </w:p>
    <w:p w14:paraId="0F4D8BE3" w14:textId="38BECE70" w:rsidR="00B73042" w:rsidRPr="001E4B08" w:rsidRDefault="001E4B08" w:rsidP="009C1C09">
      <w:pPr>
        <w:spacing w:before="240"/>
        <w:jc w:val="both"/>
      </w:pPr>
      <w:r w:rsidRPr="001E4B08">
        <w:t>Wir, die nachstehend aufgeführten Mitglieder einer Bietergemeinschaft,</w:t>
      </w:r>
    </w:p>
    <w:p w14:paraId="2CFC3CF0" w14:textId="715488D6" w:rsidR="001E4B08" w:rsidRPr="00406BB6" w:rsidRDefault="001E4B08" w:rsidP="00406BB6">
      <w:pPr>
        <w:spacing w:before="240" w:after="120" w:line="276" w:lineRule="auto"/>
        <w:jc w:val="both"/>
        <w:rPr>
          <w:b/>
          <w:bCs/>
        </w:rPr>
      </w:pPr>
      <w:r w:rsidRPr="00406BB6">
        <w:rPr>
          <w:b/>
          <w:bCs/>
        </w:rPr>
        <w:t>Mitglied</w:t>
      </w:r>
      <w:r w:rsidR="00687055" w:rsidRPr="00406BB6">
        <w:rPr>
          <w:b/>
          <w:bCs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32"/>
        <w:gridCol w:w="2232"/>
        <w:gridCol w:w="2232"/>
        <w:gridCol w:w="2233"/>
      </w:tblGrid>
      <w:tr w:rsidR="00146EBB" w14:paraId="6E647C81" w14:textId="77777777" w:rsidTr="007F02E1">
        <w:tc>
          <w:tcPr>
            <w:tcW w:w="2232" w:type="dxa"/>
            <w:vAlign w:val="center"/>
          </w:tcPr>
          <w:p w14:paraId="371E763F" w14:textId="44E94A8F" w:rsidR="00146EBB" w:rsidRPr="00406BB6" w:rsidRDefault="00146EBB" w:rsidP="00146EBB">
            <w:pPr>
              <w:spacing w:line="276" w:lineRule="auto"/>
              <w:rPr>
                <w:b/>
                <w:bCs/>
              </w:rPr>
            </w:pPr>
            <w:r w:rsidRPr="00406BB6">
              <w:rPr>
                <w:b/>
                <w:bCs/>
              </w:rPr>
              <w:t>Name</w:t>
            </w:r>
          </w:p>
        </w:tc>
        <w:tc>
          <w:tcPr>
            <w:tcW w:w="2232" w:type="dxa"/>
          </w:tcPr>
          <w:p w14:paraId="26AB2AAD" w14:textId="325852D4" w:rsidR="00146EBB" w:rsidRPr="00406BB6" w:rsidRDefault="00146EBB" w:rsidP="00146EBB">
            <w:pPr>
              <w:spacing w:line="276" w:lineRule="auto"/>
              <w:rPr>
                <w:b/>
                <w:bCs/>
              </w:rPr>
            </w:pPr>
            <w:r w:rsidRPr="00406BB6">
              <w:rPr>
                <w:b/>
                <w:bCs/>
              </w:rPr>
              <w:t>Adresse</w:t>
            </w:r>
          </w:p>
        </w:tc>
        <w:tc>
          <w:tcPr>
            <w:tcW w:w="2232" w:type="dxa"/>
          </w:tcPr>
          <w:p w14:paraId="0F90F5E2" w14:textId="43BA69DC" w:rsidR="00146EBB" w:rsidRPr="00406BB6" w:rsidRDefault="00406BB6" w:rsidP="00146EBB">
            <w:pPr>
              <w:spacing w:line="276" w:lineRule="auto"/>
              <w:rPr>
                <w:b/>
                <w:bCs/>
              </w:rPr>
            </w:pPr>
            <w:r w:rsidRPr="00406BB6">
              <w:rPr>
                <w:b/>
                <w:bCs/>
              </w:rPr>
              <w:t>Telefon / Fax</w:t>
            </w:r>
          </w:p>
        </w:tc>
        <w:tc>
          <w:tcPr>
            <w:tcW w:w="2233" w:type="dxa"/>
          </w:tcPr>
          <w:p w14:paraId="47359A12" w14:textId="3F2C513D" w:rsidR="00146EBB" w:rsidRPr="00406BB6" w:rsidRDefault="00406BB6" w:rsidP="00146EBB">
            <w:pPr>
              <w:spacing w:line="276" w:lineRule="auto"/>
              <w:rPr>
                <w:b/>
                <w:bCs/>
              </w:rPr>
            </w:pPr>
            <w:r w:rsidRPr="00406BB6">
              <w:rPr>
                <w:b/>
                <w:bCs/>
              </w:rPr>
              <w:t>E-Mail</w:t>
            </w:r>
          </w:p>
        </w:tc>
      </w:tr>
      <w:tr w:rsidR="00146EBB" w14:paraId="5571F859" w14:textId="77777777" w:rsidTr="00406BB6">
        <w:trPr>
          <w:trHeight w:val="1020"/>
        </w:trPr>
        <w:sdt>
          <w:sdtPr>
            <w:id w:val="-141508850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32" w:type="dxa"/>
                <w:vAlign w:val="center"/>
              </w:tcPr>
              <w:p w14:paraId="20094425" w14:textId="38C727BF" w:rsidR="00146EBB" w:rsidRDefault="00406BB6" w:rsidP="00146EBB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07994159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32" w:type="dxa"/>
                <w:vAlign w:val="center"/>
              </w:tcPr>
              <w:p w14:paraId="1E880CD8" w14:textId="53C42C28" w:rsidR="00146EBB" w:rsidRDefault="00406BB6" w:rsidP="00146EBB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59173669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32" w:type="dxa"/>
                <w:vAlign w:val="center"/>
              </w:tcPr>
              <w:p w14:paraId="6461864B" w14:textId="13A093B3" w:rsidR="00146EBB" w:rsidRDefault="00406BB6" w:rsidP="00146EBB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247478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33" w:type="dxa"/>
                <w:vAlign w:val="center"/>
              </w:tcPr>
              <w:p w14:paraId="0C69E48F" w14:textId="4AC1396B" w:rsidR="00146EBB" w:rsidRDefault="00406BB6" w:rsidP="00146EBB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874967E" w14:textId="77777777" w:rsidR="00406BB6" w:rsidRPr="00406BB6" w:rsidRDefault="00406BB6" w:rsidP="00406BB6">
      <w:pPr>
        <w:spacing w:before="240" w:after="120" w:line="276" w:lineRule="auto"/>
        <w:jc w:val="both"/>
        <w:rPr>
          <w:b/>
          <w:bCs/>
        </w:rPr>
      </w:pPr>
      <w:r w:rsidRPr="00406BB6">
        <w:rPr>
          <w:b/>
          <w:bCs/>
        </w:rPr>
        <w:t xml:space="preserve">Mitglied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32"/>
        <w:gridCol w:w="2232"/>
        <w:gridCol w:w="2232"/>
        <w:gridCol w:w="2233"/>
      </w:tblGrid>
      <w:tr w:rsidR="00406BB6" w14:paraId="6D5C2168" w14:textId="77777777" w:rsidTr="008417D4">
        <w:tc>
          <w:tcPr>
            <w:tcW w:w="2232" w:type="dxa"/>
            <w:vAlign w:val="center"/>
          </w:tcPr>
          <w:p w14:paraId="1BBE3ABD" w14:textId="77777777" w:rsidR="00406BB6" w:rsidRPr="00406BB6" w:rsidRDefault="00406BB6" w:rsidP="008417D4">
            <w:pPr>
              <w:spacing w:line="276" w:lineRule="auto"/>
              <w:rPr>
                <w:b/>
                <w:bCs/>
              </w:rPr>
            </w:pPr>
            <w:r w:rsidRPr="00406BB6">
              <w:rPr>
                <w:b/>
                <w:bCs/>
              </w:rPr>
              <w:t>Name</w:t>
            </w:r>
          </w:p>
        </w:tc>
        <w:tc>
          <w:tcPr>
            <w:tcW w:w="2232" w:type="dxa"/>
          </w:tcPr>
          <w:p w14:paraId="6BE02BC4" w14:textId="77777777" w:rsidR="00406BB6" w:rsidRPr="00406BB6" w:rsidRDefault="00406BB6" w:rsidP="008417D4">
            <w:pPr>
              <w:spacing w:line="276" w:lineRule="auto"/>
              <w:rPr>
                <w:b/>
                <w:bCs/>
              </w:rPr>
            </w:pPr>
            <w:r w:rsidRPr="00406BB6">
              <w:rPr>
                <w:b/>
                <w:bCs/>
              </w:rPr>
              <w:t>Adresse</w:t>
            </w:r>
          </w:p>
        </w:tc>
        <w:tc>
          <w:tcPr>
            <w:tcW w:w="2232" w:type="dxa"/>
          </w:tcPr>
          <w:p w14:paraId="11FBE682" w14:textId="77777777" w:rsidR="00406BB6" w:rsidRPr="00406BB6" w:rsidRDefault="00406BB6" w:rsidP="008417D4">
            <w:pPr>
              <w:spacing w:line="276" w:lineRule="auto"/>
              <w:rPr>
                <w:b/>
                <w:bCs/>
              </w:rPr>
            </w:pPr>
            <w:r w:rsidRPr="00406BB6">
              <w:rPr>
                <w:b/>
                <w:bCs/>
              </w:rPr>
              <w:t>Telefon / Fax</w:t>
            </w:r>
          </w:p>
        </w:tc>
        <w:tc>
          <w:tcPr>
            <w:tcW w:w="2233" w:type="dxa"/>
          </w:tcPr>
          <w:p w14:paraId="07C6B6B6" w14:textId="77777777" w:rsidR="00406BB6" w:rsidRPr="00406BB6" w:rsidRDefault="00406BB6" w:rsidP="008417D4">
            <w:pPr>
              <w:spacing w:line="276" w:lineRule="auto"/>
              <w:rPr>
                <w:b/>
                <w:bCs/>
              </w:rPr>
            </w:pPr>
            <w:r w:rsidRPr="00406BB6">
              <w:rPr>
                <w:b/>
                <w:bCs/>
              </w:rPr>
              <w:t>E-Mail</w:t>
            </w:r>
          </w:p>
        </w:tc>
      </w:tr>
      <w:tr w:rsidR="00406BB6" w14:paraId="715471F7" w14:textId="77777777" w:rsidTr="008417D4">
        <w:trPr>
          <w:trHeight w:val="1020"/>
        </w:trPr>
        <w:sdt>
          <w:sdtPr>
            <w:id w:val="-287974340"/>
            <w:placeholder>
              <w:docPart w:val="643AAF8111F64F3DBB6BC5B0A1DC3B23"/>
            </w:placeholder>
            <w:showingPlcHdr/>
          </w:sdtPr>
          <w:sdtEndPr/>
          <w:sdtContent>
            <w:tc>
              <w:tcPr>
                <w:tcW w:w="2232" w:type="dxa"/>
                <w:vAlign w:val="center"/>
              </w:tcPr>
              <w:p w14:paraId="027A82F4" w14:textId="77777777" w:rsidR="00406BB6" w:rsidRDefault="00406BB6" w:rsidP="008417D4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585651915"/>
            <w:placeholder>
              <w:docPart w:val="643AAF8111F64F3DBB6BC5B0A1DC3B23"/>
            </w:placeholder>
            <w:showingPlcHdr/>
          </w:sdtPr>
          <w:sdtEndPr/>
          <w:sdtContent>
            <w:tc>
              <w:tcPr>
                <w:tcW w:w="2232" w:type="dxa"/>
                <w:vAlign w:val="center"/>
              </w:tcPr>
              <w:p w14:paraId="30FE7AF8" w14:textId="77777777" w:rsidR="00406BB6" w:rsidRDefault="00406BB6" w:rsidP="008417D4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534695453"/>
            <w:placeholder>
              <w:docPart w:val="643AAF8111F64F3DBB6BC5B0A1DC3B23"/>
            </w:placeholder>
            <w:showingPlcHdr/>
          </w:sdtPr>
          <w:sdtEndPr/>
          <w:sdtContent>
            <w:tc>
              <w:tcPr>
                <w:tcW w:w="2232" w:type="dxa"/>
                <w:vAlign w:val="center"/>
              </w:tcPr>
              <w:p w14:paraId="2DC05C01" w14:textId="77777777" w:rsidR="00406BB6" w:rsidRDefault="00406BB6" w:rsidP="008417D4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486556554"/>
            <w:placeholder>
              <w:docPart w:val="643AAF8111F64F3DBB6BC5B0A1DC3B23"/>
            </w:placeholder>
            <w:showingPlcHdr/>
          </w:sdtPr>
          <w:sdtEndPr/>
          <w:sdtContent>
            <w:tc>
              <w:tcPr>
                <w:tcW w:w="2233" w:type="dxa"/>
                <w:vAlign w:val="center"/>
              </w:tcPr>
              <w:p w14:paraId="47967006" w14:textId="77777777" w:rsidR="00406BB6" w:rsidRDefault="00406BB6" w:rsidP="008417D4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557EBA3" w14:textId="77777777" w:rsidR="00406BB6" w:rsidRPr="00406BB6" w:rsidRDefault="00406BB6" w:rsidP="00406BB6">
      <w:pPr>
        <w:spacing w:before="240" w:after="120" w:line="276" w:lineRule="auto"/>
        <w:jc w:val="both"/>
        <w:rPr>
          <w:b/>
          <w:bCs/>
        </w:rPr>
      </w:pPr>
      <w:r w:rsidRPr="00406BB6">
        <w:rPr>
          <w:b/>
          <w:bCs/>
        </w:rPr>
        <w:t xml:space="preserve">Mitglied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32"/>
        <w:gridCol w:w="2232"/>
        <w:gridCol w:w="2232"/>
        <w:gridCol w:w="2233"/>
      </w:tblGrid>
      <w:tr w:rsidR="00406BB6" w14:paraId="71A7215B" w14:textId="77777777" w:rsidTr="008417D4">
        <w:tc>
          <w:tcPr>
            <w:tcW w:w="2232" w:type="dxa"/>
            <w:vAlign w:val="center"/>
          </w:tcPr>
          <w:p w14:paraId="78F7AFDE" w14:textId="77777777" w:rsidR="00406BB6" w:rsidRPr="00406BB6" w:rsidRDefault="00406BB6" w:rsidP="008417D4">
            <w:pPr>
              <w:spacing w:line="276" w:lineRule="auto"/>
              <w:rPr>
                <w:b/>
                <w:bCs/>
              </w:rPr>
            </w:pPr>
            <w:r w:rsidRPr="00406BB6">
              <w:rPr>
                <w:b/>
                <w:bCs/>
              </w:rPr>
              <w:t>Name</w:t>
            </w:r>
          </w:p>
        </w:tc>
        <w:tc>
          <w:tcPr>
            <w:tcW w:w="2232" w:type="dxa"/>
          </w:tcPr>
          <w:p w14:paraId="5122C7D1" w14:textId="77777777" w:rsidR="00406BB6" w:rsidRPr="00406BB6" w:rsidRDefault="00406BB6" w:rsidP="008417D4">
            <w:pPr>
              <w:spacing w:line="276" w:lineRule="auto"/>
              <w:rPr>
                <w:b/>
                <w:bCs/>
              </w:rPr>
            </w:pPr>
            <w:r w:rsidRPr="00406BB6">
              <w:rPr>
                <w:b/>
                <w:bCs/>
              </w:rPr>
              <w:t>Adresse</w:t>
            </w:r>
          </w:p>
        </w:tc>
        <w:tc>
          <w:tcPr>
            <w:tcW w:w="2232" w:type="dxa"/>
          </w:tcPr>
          <w:p w14:paraId="3E58739E" w14:textId="77777777" w:rsidR="00406BB6" w:rsidRPr="00406BB6" w:rsidRDefault="00406BB6" w:rsidP="008417D4">
            <w:pPr>
              <w:spacing w:line="276" w:lineRule="auto"/>
              <w:rPr>
                <w:b/>
                <w:bCs/>
              </w:rPr>
            </w:pPr>
            <w:r w:rsidRPr="00406BB6">
              <w:rPr>
                <w:b/>
                <w:bCs/>
              </w:rPr>
              <w:t>Telefon / Fax</w:t>
            </w:r>
          </w:p>
        </w:tc>
        <w:tc>
          <w:tcPr>
            <w:tcW w:w="2233" w:type="dxa"/>
          </w:tcPr>
          <w:p w14:paraId="6258544E" w14:textId="77777777" w:rsidR="00406BB6" w:rsidRPr="00406BB6" w:rsidRDefault="00406BB6" w:rsidP="008417D4">
            <w:pPr>
              <w:spacing w:line="276" w:lineRule="auto"/>
              <w:rPr>
                <w:b/>
                <w:bCs/>
              </w:rPr>
            </w:pPr>
            <w:r w:rsidRPr="00406BB6">
              <w:rPr>
                <w:b/>
                <w:bCs/>
              </w:rPr>
              <w:t>E-Mail</w:t>
            </w:r>
          </w:p>
        </w:tc>
      </w:tr>
      <w:tr w:rsidR="00406BB6" w14:paraId="3FDEA91F" w14:textId="77777777" w:rsidTr="008417D4">
        <w:trPr>
          <w:trHeight w:val="1020"/>
        </w:trPr>
        <w:sdt>
          <w:sdtPr>
            <w:id w:val="227886860"/>
            <w:placeholder>
              <w:docPart w:val="2CD2FEF7F256420D966798D9374F58AC"/>
            </w:placeholder>
            <w:showingPlcHdr/>
          </w:sdtPr>
          <w:sdtEndPr/>
          <w:sdtContent>
            <w:tc>
              <w:tcPr>
                <w:tcW w:w="2232" w:type="dxa"/>
                <w:vAlign w:val="center"/>
              </w:tcPr>
              <w:p w14:paraId="33B784EA" w14:textId="77777777" w:rsidR="00406BB6" w:rsidRDefault="00406BB6" w:rsidP="008417D4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240486325"/>
            <w:placeholder>
              <w:docPart w:val="2CD2FEF7F256420D966798D9374F58AC"/>
            </w:placeholder>
            <w:showingPlcHdr/>
          </w:sdtPr>
          <w:sdtEndPr/>
          <w:sdtContent>
            <w:tc>
              <w:tcPr>
                <w:tcW w:w="2232" w:type="dxa"/>
                <w:vAlign w:val="center"/>
              </w:tcPr>
              <w:p w14:paraId="2272CB5E" w14:textId="77777777" w:rsidR="00406BB6" w:rsidRDefault="00406BB6" w:rsidP="008417D4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529619955"/>
            <w:placeholder>
              <w:docPart w:val="2CD2FEF7F256420D966798D9374F58AC"/>
            </w:placeholder>
            <w:showingPlcHdr/>
          </w:sdtPr>
          <w:sdtEndPr/>
          <w:sdtContent>
            <w:tc>
              <w:tcPr>
                <w:tcW w:w="2232" w:type="dxa"/>
                <w:vAlign w:val="center"/>
              </w:tcPr>
              <w:p w14:paraId="28F09E21" w14:textId="77777777" w:rsidR="00406BB6" w:rsidRDefault="00406BB6" w:rsidP="008417D4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923643995"/>
            <w:placeholder>
              <w:docPart w:val="2CD2FEF7F256420D966798D9374F58AC"/>
            </w:placeholder>
            <w:showingPlcHdr/>
          </w:sdtPr>
          <w:sdtEndPr/>
          <w:sdtContent>
            <w:tc>
              <w:tcPr>
                <w:tcW w:w="2233" w:type="dxa"/>
                <w:vAlign w:val="center"/>
              </w:tcPr>
              <w:p w14:paraId="31EF2EAE" w14:textId="77777777" w:rsidR="00406BB6" w:rsidRDefault="00406BB6" w:rsidP="008417D4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F48D4E7" w14:textId="77777777" w:rsidR="00406BB6" w:rsidRPr="00406BB6" w:rsidRDefault="00406BB6" w:rsidP="00406BB6">
      <w:pPr>
        <w:spacing w:before="240" w:after="120" w:line="276" w:lineRule="auto"/>
        <w:jc w:val="both"/>
        <w:rPr>
          <w:b/>
          <w:bCs/>
        </w:rPr>
      </w:pPr>
      <w:r w:rsidRPr="00406BB6">
        <w:rPr>
          <w:b/>
          <w:bCs/>
        </w:rPr>
        <w:t xml:space="preserve">Mitglied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32"/>
        <w:gridCol w:w="2232"/>
        <w:gridCol w:w="2232"/>
        <w:gridCol w:w="2233"/>
      </w:tblGrid>
      <w:tr w:rsidR="00406BB6" w14:paraId="224A867D" w14:textId="77777777" w:rsidTr="008417D4">
        <w:tc>
          <w:tcPr>
            <w:tcW w:w="2232" w:type="dxa"/>
            <w:vAlign w:val="center"/>
          </w:tcPr>
          <w:p w14:paraId="181C79D0" w14:textId="77777777" w:rsidR="00406BB6" w:rsidRPr="00406BB6" w:rsidRDefault="00406BB6" w:rsidP="008417D4">
            <w:pPr>
              <w:spacing w:line="276" w:lineRule="auto"/>
              <w:rPr>
                <w:b/>
                <w:bCs/>
              </w:rPr>
            </w:pPr>
            <w:r w:rsidRPr="00406BB6">
              <w:rPr>
                <w:b/>
                <w:bCs/>
              </w:rPr>
              <w:t>Name</w:t>
            </w:r>
          </w:p>
        </w:tc>
        <w:tc>
          <w:tcPr>
            <w:tcW w:w="2232" w:type="dxa"/>
          </w:tcPr>
          <w:p w14:paraId="1779D684" w14:textId="77777777" w:rsidR="00406BB6" w:rsidRPr="00406BB6" w:rsidRDefault="00406BB6" w:rsidP="008417D4">
            <w:pPr>
              <w:spacing w:line="276" w:lineRule="auto"/>
              <w:rPr>
                <w:b/>
                <w:bCs/>
              </w:rPr>
            </w:pPr>
            <w:r w:rsidRPr="00406BB6">
              <w:rPr>
                <w:b/>
                <w:bCs/>
              </w:rPr>
              <w:t>Adresse</w:t>
            </w:r>
          </w:p>
        </w:tc>
        <w:tc>
          <w:tcPr>
            <w:tcW w:w="2232" w:type="dxa"/>
          </w:tcPr>
          <w:p w14:paraId="3827310A" w14:textId="77777777" w:rsidR="00406BB6" w:rsidRPr="00406BB6" w:rsidRDefault="00406BB6" w:rsidP="008417D4">
            <w:pPr>
              <w:spacing w:line="276" w:lineRule="auto"/>
              <w:rPr>
                <w:b/>
                <w:bCs/>
              </w:rPr>
            </w:pPr>
            <w:r w:rsidRPr="00406BB6">
              <w:rPr>
                <w:b/>
                <w:bCs/>
              </w:rPr>
              <w:t>Telefon / Fax</w:t>
            </w:r>
          </w:p>
        </w:tc>
        <w:tc>
          <w:tcPr>
            <w:tcW w:w="2233" w:type="dxa"/>
          </w:tcPr>
          <w:p w14:paraId="5291111E" w14:textId="77777777" w:rsidR="00406BB6" w:rsidRPr="00406BB6" w:rsidRDefault="00406BB6" w:rsidP="008417D4">
            <w:pPr>
              <w:spacing w:line="276" w:lineRule="auto"/>
              <w:rPr>
                <w:b/>
                <w:bCs/>
              </w:rPr>
            </w:pPr>
            <w:r w:rsidRPr="00406BB6">
              <w:rPr>
                <w:b/>
                <w:bCs/>
              </w:rPr>
              <w:t>E-Mail</w:t>
            </w:r>
          </w:p>
        </w:tc>
      </w:tr>
      <w:tr w:rsidR="00406BB6" w14:paraId="0E052E1F" w14:textId="77777777" w:rsidTr="008417D4">
        <w:trPr>
          <w:trHeight w:val="1020"/>
        </w:trPr>
        <w:sdt>
          <w:sdtPr>
            <w:id w:val="-1598403084"/>
            <w:placeholder>
              <w:docPart w:val="D604ACEF236A4E758AAB23C75481C145"/>
            </w:placeholder>
            <w:showingPlcHdr/>
          </w:sdtPr>
          <w:sdtEndPr/>
          <w:sdtContent>
            <w:tc>
              <w:tcPr>
                <w:tcW w:w="2232" w:type="dxa"/>
                <w:vAlign w:val="center"/>
              </w:tcPr>
              <w:p w14:paraId="2016340A" w14:textId="77777777" w:rsidR="00406BB6" w:rsidRDefault="00406BB6" w:rsidP="008417D4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719900932"/>
            <w:placeholder>
              <w:docPart w:val="D604ACEF236A4E758AAB23C75481C145"/>
            </w:placeholder>
            <w:showingPlcHdr/>
          </w:sdtPr>
          <w:sdtEndPr/>
          <w:sdtContent>
            <w:tc>
              <w:tcPr>
                <w:tcW w:w="2232" w:type="dxa"/>
                <w:vAlign w:val="center"/>
              </w:tcPr>
              <w:p w14:paraId="0ED73A2E" w14:textId="77777777" w:rsidR="00406BB6" w:rsidRDefault="00406BB6" w:rsidP="008417D4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882865300"/>
            <w:placeholder>
              <w:docPart w:val="D604ACEF236A4E758AAB23C75481C145"/>
            </w:placeholder>
            <w:showingPlcHdr/>
          </w:sdtPr>
          <w:sdtEndPr/>
          <w:sdtContent>
            <w:tc>
              <w:tcPr>
                <w:tcW w:w="2232" w:type="dxa"/>
                <w:vAlign w:val="center"/>
              </w:tcPr>
              <w:p w14:paraId="71DFA251" w14:textId="77777777" w:rsidR="00406BB6" w:rsidRDefault="00406BB6" w:rsidP="008417D4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209308057"/>
            <w:placeholder>
              <w:docPart w:val="D604ACEF236A4E758AAB23C75481C145"/>
            </w:placeholder>
            <w:showingPlcHdr/>
          </w:sdtPr>
          <w:sdtEndPr/>
          <w:sdtContent>
            <w:tc>
              <w:tcPr>
                <w:tcW w:w="2233" w:type="dxa"/>
                <w:vAlign w:val="center"/>
              </w:tcPr>
              <w:p w14:paraId="2B62F2B1" w14:textId="77777777" w:rsidR="00406BB6" w:rsidRDefault="00406BB6" w:rsidP="008417D4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4A6526B" w14:textId="77777777" w:rsidR="00B73042" w:rsidRDefault="00B73042" w:rsidP="00B73042">
      <w:pPr>
        <w:spacing w:before="240" w:line="276" w:lineRule="auto"/>
        <w:jc w:val="both"/>
      </w:pPr>
    </w:p>
    <w:p w14:paraId="0BB4A3CC" w14:textId="77777777" w:rsidR="001E4B08" w:rsidRPr="001E4B08" w:rsidRDefault="001E4B08" w:rsidP="00AD05AF">
      <w:r w:rsidRPr="001E4B08">
        <w:t>beschließen, im Falle der Auftragserteilung eine Arbeitsgemeinschaft zu bilden.</w:t>
      </w:r>
    </w:p>
    <w:p w14:paraId="5CB9E05D" w14:textId="77777777" w:rsidR="00AD05AF" w:rsidRDefault="001E4B08" w:rsidP="00AD05AF">
      <w:r w:rsidRPr="001E4B08">
        <w:t>Bevollmächtigter Vertreter</w:t>
      </w:r>
      <w:r w:rsidR="00AD05AF">
        <w:t xml:space="preserve"> (Name / Stempel)</w:t>
      </w:r>
      <w:r w:rsidRPr="001E4B08">
        <w:t>:</w:t>
      </w:r>
    </w:p>
    <w:p w14:paraId="41196CF4" w14:textId="77777777" w:rsidR="00AD05AF" w:rsidRDefault="00AD05AF" w:rsidP="00AD05AF"/>
    <w:p w14:paraId="2BFC832E" w14:textId="61E129FF" w:rsidR="001E4B08" w:rsidRPr="00AD05AF" w:rsidRDefault="004317A1" w:rsidP="00AD05AF">
      <w:pPr>
        <w:rPr>
          <w:b/>
          <w:bCs/>
        </w:rPr>
      </w:pPr>
      <w:sdt>
        <w:sdtPr>
          <w:rPr>
            <w:b/>
            <w:bCs/>
          </w:rPr>
          <w:id w:val="639614330"/>
          <w:placeholder>
            <w:docPart w:val="DefaultPlaceholder_-1854013440"/>
          </w:placeholder>
          <w:showingPlcHdr/>
        </w:sdtPr>
        <w:sdtEndPr/>
        <w:sdtContent>
          <w:r w:rsidR="00AD05AF" w:rsidRPr="00AD05AF">
            <w:rPr>
              <w:rStyle w:val="Platzhaltertext"/>
              <w:b/>
              <w:bCs/>
            </w:rPr>
            <w:t>Klicken oder tippen Sie hier, um Text einzugeben.</w:t>
          </w:r>
        </w:sdtContent>
      </w:sdt>
    </w:p>
    <w:p w14:paraId="460ADF2B" w14:textId="77777777" w:rsidR="00AD05AF" w:rsidRDefault="00AD05AF" w:rsidP="00AD05AF"/>
    <w:p w14:paraId="3429D9A5" w14:textId="77777777" w:rsidR="00AD05AF" w:rsidRPr="001E4B08" w:rsidRDefault="00AD05AF" w:rsidP="00AD05AF"/>
    <w:p w14:paraId="11414CC9" w14:textId="77777777" w:rsidR="00B73042" w:rsidRPr="001E4B08" w:rsidRDefault="00B73042" w:rsidP="00B73042">
      <w:pPr>
        <w:jc w:val="center"/>
        <w:rPr>
          <w:b/>
          <w:sz w:val="24"/>
          <w:szCs w:val="24"/>
        </w:rPr>
      </w:pPr>
      <w:r>
        <w:br w:type="page"/>
      </w:r>
      <w:r w:rsidRPr="001E4B08">
        <w:rPr>
          <w:b/>
          <w:sz w:val="24"/>
          <w:szCs w:val="24"/>
        </w:rPr>
        <w:lastRenderedPageBreak/>
        <w:t>Bietergemeinschaftserklärung</w:t>
      </w:r>
      <w:r>
        <w:rPr>
          <w:b/>
          <w:sz w:val="24"/>
          <w:szCs w:val="24"/>
        </w:rPr>
        <w:t xml:space="preserve"> </w:t>
      </w:r>
    </w:p>
    <w:p w14:paraId="112B8307" w14:textId="77777777" w:rsidR="00B73042" w:rsidRPr="001E4B08" w:rsidRDefault="00B73042" w:rsidP="00B73042">
      <w:pPr>
        <w:jc w:val="center"/>
        <w:rPr>
          <w:sz w:val="24"/>
          <w:szCs w:val="24"/>
        </w:rPr>
      </w:pPr>
      <w:r w:rsidRPr="001E4B08">
        <w:rPr>
          <w:sz w:val="24"/>
          <w:szCs w:val="24"/>
        </w:rPr>
        <w:t>(</w:t>
      </w:r>
      <w:r w:rsidRPr="00B73042">
        <w:rPr>
          <w:sz w:val="24"/>
          <w:szCs w:val="24"/>
        </w:rPr>
        <w:t>Fortsetzung</w:t>
      </w:r>
      <w:r w:rsidRPr="001E4B08">
        <w:rPr>
          <w:sz w:val="24"/>
          <w:szCs w:val="24"/>
        </w:rPr>
        <w:t>)</w:t>
      </w:r>
    </w:p>
    <w:p w14:paraId="4D4E6C5F" w14:textId="77777777" w:rsidR="00B73042" w:rsidRPr="001E4B08" w:rsidRDefault="00B73042" w:rsidP="00B73042">
      <w:pPr>
        <w:spacing w:before="240"/>
        <w:jc w:val="center"/>
      </w:pPr>
    </w:p>
    <w:p w14:paraId="54A067A1" w14:textId="5F6BC9A9" w:rsidR="001E4B08" w:rsidRPr="001E4B08" w:rsidRDefault="001E4B08" w:rsidP="001E4B08">
      <w:pPr>
        <w:spacing w:before="240"/>
        <w:jc w:val="both"/>
      </w:pPr>
      <w:r w:rsidRPr="001E4B08">
        <w:t>Wir erklären, dass</w:t>
      </w:r>
      <w:r w:rsidR="00EA39BE">
        <w:t xml:space="preserve"> </w:t>
      </w:r>
    </w:p>
    <w:p w14:paraId="2DC5207D" w14:textId="6C315CDE" w:rsidR="001E4B08" w:rsidRPr="001E4B08" w:rsidRDefault="001E4B08" w:rsidP="00814B62">
      <w:pPr>
        <w:spacing w:before="240"/>
        <w:ind w:left="550" w:hanging="550"/>
      </w:pPr>
      <w:r w:rsidRPr="001E4B08">
        <w:t>-</w:t>
      </w:r>
      <w:r w:rsidRPr="001E4B08">
        <w:tab/>
        <w:t>der bevollmächtigte Vertreter die Mitglieder gegenüber dem Auftraggeber rechts</w:t>
      </w:r>
      <w:r w:rsidRPr="001E4B08">
        <w:softHyphen/>
        <w:t>verbindlich</w:t>
      </w:r>
      <w:r w:rsidR="00814B62">
        <w:t xml:space="preserve"> </w:t>
      </w:r>
      <w:r w:rsidRPr="001E4B08">
        <w:t>vertritt,</w:t>
      </w:r>
      <w:r w:rsidR="00814B62">
        <w:br/>
      </w:r>
    </w:p>
    <w:p w14:paraId="7E7C20F1" w14:textId="77777777" w:rsidR="001E4B08" w:rsidRPr="001E4B08" w:rsidRDefault="001E4B08" w:rsidP="00814B62">
      <w:pPr>
        <w:ind w:left="550" w:hanging="550"/>
      </w:pPr>
      <w:r w:rsidRPr="001E4B08">
        <w:t>-</w:t>
      </w:r>
      <w:r w:rsidRPr="001E4B08">
        <w:tab/>
        <w:t>alle Mitglieder als Gesamtschuldner haften.</w:t>
      </w:r>
    </w:p>
    <w:p w14:paraId="7B08ACF7" w14:textId="77777777" w:rsidR="00B73042" w:rsidRDefault="00B73042" w:rsidP="00B73042">
      <w:pPr>
        <w:jc w:val="center"/>
        <w:rPr>
          <w:b/>
          <w:sz w:val="24"/>
          <w:szCs w:val="24"/>
        </w:rPr>
      </w:pPr>
    </w:p>
    <w:p w14:paraId="3E2E3ED9" w14:textId="77777777" w:rsidR="001E4B08" w:rsidRDefault="001E4B08" w:rsidP="001E4B08">
      <w:pPr>
        <w:spacing w:before="240"/>
        <w:jc w:val="both"/>
        <w:rPr>
          <w:b/>
          <w:u w:val="single"/>
        </w:rPr>
      </w:pPr>
      <w:r w:rsidRPr="001E4B08">
        <w:rPr>
          <w:b/>
          <w:u w:val="single"/>
        </w:rPr>
        <w:t>Unterschriften aller Mitglieder der Bietergemeinschaft:</w:t>
      </w:r>
    </w:p>
    <w:p w14:paraId="40FCF790" w14:textId="77777777" w:rsidR="00814B62" w:rsidRDefault="00814B62" w:rsidP="001E4B08">
      <w:pPr>
        <w:spacing w:before="240"/>
        <w:jc w:val="both"/>
        <w:rPr>
          <w:b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3"/>
        <w:gridCol w:w="2268"/>
        <w:gridCol w:w="4644"/>
      </w:tblGrid>
      <w:tr w:rsidR="00AD05AF" w14:paraId="2EDF7C1B" w14:textId="77777777" w:rsidTr="00AD05AF">
        <w:tc>
          <w:tcPr>
            <w:tcW w:w="2093" w:type="dxa"/>
            <w:vAlign w:val="center"/>
          </w:tcPr>
          <w:p w14:paraId="088BBCB4" w14:textId="1553D150" w:rsidR="00AD05AF" w:rsidRPr="00406BB6" w:rsidRDefault="00AD05AF" w:rsidP="008417D4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Ort</w:t>
            </w:r>
          </w:p>
        </w:tc>
        <w:tc>
          <w:tcPr>
            <w:tcW w:w="2268" w:type="dxa"/>
          </w:tcPr>
          <w:p w14:paraId="1B6AF14F" w14:textId="510C239A" w:rsidR="00AD05AF" w:rsidRDefault="00AD05AF" w:rsidP="008417D4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Datum</w:t>
            </w:r>
          </w:p>
        </w:tc>
        <w:tc>
          <w:tcPr>
            <w:tcW w:w="4644" w:type="dxa"/>
          </w:tcPr>
          <w:p w14:paraId="08292E3D" w14:textId="092995F8" w:rsidR="00AD05AF" w:rsidRPr="00406BB6" w:rsidRDefault="00AD05AF" w:rsidP="008417D4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Name Bieter / Stempel</w:t>
            </w:r>
          </w:p>
        </w:tc>
      </w:tr>
      <w:tr w:rsidR="00AD05AF" w14:paraId="68A6A0CC" w14:textId="77777777" w:rsidTr="00AD05AF">
        <w:trPr>
          <w:trHeight w:val="1020"/>
        </w:trPr>
        <w:sdt>
          <w:sdtPr>
            <w:id w:val="-1140344843"/>
            <w:placeholder>
              <w:docPart w:val="7B98855086274B9489154B6C22DB5A4F"/>
            </w:placeholder>
            <w:showingPlcHdr/>
          </w:sdtPr>
          <w:sdtEndPr/>
          <w:sdtContent>
            <w:tc>
              <w:tcPr>
                <w:tcW w:w="2093" w:type="dxa"/>
                <w:vAlign w:val="center"/>
              </w:tcPr>
              <w:p w14:paraId="4EA8D626" w14:textId="77777777" w:rsidR="00AD05AF" w:rsidRDefault="00AD05AF" w:rsidP="00AD05AF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2053724802"/>
            <w:placeholder>
              <w:docPart w:val="DefaultPlaceholder_-1854013437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268" w:type="dxa"/>
                <w:vAlign w:val="center"/>
              </w:tcPr>
              <w:p w14:paraId="4525F995" w14:textId="36198117" w:rsidR="00AD05AF" w:rsidRDefault="00AD05AF" w:rsidP="00AD05AF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  <w:sdt>
          <w:sdtPr>
            <w:id w:val="-533502440"/>
            <w:placeholder>
              <w:docPart w:val="7B98855086274B9489154B6C22DB5A4F"/>
            </w:placeholder>
            <w:showingPlcHdr/>
          </w:sdtPr>
          <w:sdtEndPr/>
          <w:sdtContent>
            <w:tc>
              <w:tcPr>
                <w:tcW w:w="4644" w:type="dxa"/>
                <w:vAlign w:val="center"/>
              </w:tcPr>
              <w:p w14:paraId="15AEA96E" w14:textId="58B8D090" w:rsidR="00AD05AF" w:rsidRDefault="00AD05AF" w:rsidP="00AD05AF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5E02B74" w14:textId="77777777" w:rsidR="00814B62" w:rsidRDefault="00814B62" w:rsidP="00AD05AF">
      <w:pPr>
        <w:spacing w:before="240"/>
        <w:jc w:val="both"/>
        <w:rPr>
          <w:b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3"/>
        <w:gridCol w:w="2268"/>
        <w:gridCol w:w="4644"/>
      </w:tblGrid>
      <w:tr w:rsidR="00AD05AF" w14:paraId="527015EB" w14:textId="77777777" w:rsidTr="008417D4">
        <w:tc>
          <w:tcPr>
            <w:tcW w:w="2093" w:type="dxa"/>
            <w:vAlign w:val="center"/>
          </w:tcPr>
          <w:p w14:paraId="69DEC703" w14:textId="77777777" w:rsidR="00AD05AF" w:rsidRPr="00406BB6" w:rsidRDefault="00AD05AF" w:rsidP="008417D4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Ort</w:t>
            </w:r>
          </w:p>
        </w:tc>
        <w:tc>
          <w:tcPr>
            <w:tcW w:w="2268" w:type="dxa"/>
          </w:tcPr>
          <w:p w14:paraId="2285C03E" w14:textId="77777777" w:rsidR="00AD05AF" w:rsidRDefault="00AD05AF" w:rsidP="008417D4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Datum</w:t>
            </w:r>
          </w:p>
        </w:tc>
        <w:tc>
          <w:tcPr>
            <w:tcW w:w="4644" w:type="dxa"/>
          </w:tcPr>
          <w:p w14:paraId="002CD18F" w14:textId="77777777" w:rsidR="00AD05AF" w:rsidRPr="00406BB6" w:rsidRDefault="00AD05AF" w:rsidP="008417D4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Name Bieter / Stempel</w:t>
            </w:r>
          </w:p>
        </w:tc>
      </w:tr>
      <w:tr w:rsidR="00AD05AF" w14:paraId="0B617C99" w14:textId="77777777" w:rsidTr="008417D4">
        <w:trPr>
          <w:trHeight w:val="1020"/>
        </w:trPr>
        <w:sdt>
          <w:sdtPr>
            <w:id w:val="-1879619934"/>
            <w:placeholder>
              <w:docPart w:val="4B3F1FC0A1F74BF5BCC6F4ADF5B748A7"/>
            </w:placeholder>
            <w:showingPlcHdr/>
          </w:sdtPr>
          <w:sdtEndPr/>
          <w:sdtContent>
            <w:tc>
              <w:tcPr>
                <w:tcW w:w="2093" w:type="dxa"/>
                <w:vAlign w:val="center"/>
              </w:tcPr>
              <w:p w14:paraId="3105B057" w14:textId="77777777" w:rsidR="00AD05AF" w:rsidRDefault="00AD05AF" w:rsidP="008417D4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383839685"/>
            <w:placeholder>
              <w:docPart w:val="17E29882EC9744048555DAB5F00C2003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268" w:type="dxa"/>
                <w:vAlign w:val="center"/>
              </w:tcPr>
              <w:p w14:paraId="424AC4E9" w14:textId="77777777" w:rsidR="00AD05AF" w:rsidRDefault="00AD05AF" w:rsidP="008417D4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  <w:sdt>
          <w:sdtPr>
            <w:id w:val="284393125"/>
            <w:placeholder>
              <w:docPart w:val="4B3F1FC0A1F74BF5BCC6F4ADF5B748A7"/>
            </w:placeholder>
            <w:showingPlcHdr/>
          </w:sdtPr>
          <w:sdtEndPr/>
          <w:sdtContent>
            <w:tc>
              <w:tcPr>
                <w:tcW w:w="4644" w:type="dxa"/>
                <w:vAlign w:val="center"/>
              </w:tcPr>
              <w:p w14:paraId="4970E72D" w14:textId="77777777" w:rsidR="00AD05AF" w:rsidRDefault="00AD05AF" w:rsidP="008417D4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E6C1828" w14:textId="77777777" w:rsidR="00AD05AF" w:rsidRDefault="00AD05AF" w:rsidP="00AD05AF">
      <w:pPr>
        <w:spacing w:before="240"/>
        <w:jc w:val="both"/>
        <w:rPr>
          <w:b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3"/>
        <w:gridCol w:w="2268"/>
        <w:gridCol w:w="4644"/>
      </w:tblGrid>
      <w:tr w:rsidR="00AD05AF" w14:paraId="53810DC6" w14:textId="77777777" w:rsidTr="008417D4">
        <w:tc>
          <w:tcPr>
            <w:tcW w:w="2093" w:type="dxa"/>
            <w:vAlign w:val="center"/>
          </w:tcPr>
          <w:p w14:paraId="7B447A7D" w14:textId="77777777" w:rsidR="00AD05AF" w:rsidRPr="00406BB6" w:rsidRDefault="00AD05AF" w:rsidP="008417D4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Ort</w:t>
            </w:r>
          </w:p>
        </w:tc>
        <w:tc>
          <w:tcPr>
            <w:tcW w:w="2268" w:type="dxa"/>
          </w:tcPr>
          <w:p w14:paraId="0D1BF94F" w14:textId="77777777" w:rsidR="00AD05AF" w:rsidRDefault="00AD05AF" w:rsidP="008417D4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Datum</w:t>
            </w:r>
          </w:p>
        </w:tc>
        <w:tc>
          <w:tcPr>
            <w:tcW w:w="4644" w:type="dxa"/>
          </w:tcPr>
          <w:p w14:paraId="053814C2" w14:textId="77777777" w:rsidR="00AD05AF" w:rsidRPr="00406BB6" w:rsidRDefault="00AD05AF" w:rsidP="008417D4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Name Bieter / Stempel</w:t>
            </w:r>
          </w:p>
        </w:tc>
      </w:tr>
      <w:tr w:rsidR="00AD05AF" w14:paraId="223982B9" w14:textId="77777777" w:rsidTr="008417D4">
        <w:trPr>
          <w:trHeight w:val="1020"/>
        </w:trPr>
        <w:sdt>
          <w:sdtPr>
            <w:id w:val="87514731"/>
            <w:placeholder>
              <w:docPart w:val="459736E00F1E473F9F783F8D390D24B8"/>
            </w:placeholder>
            <w:showingPlcHdr/>
          </w:sdtPr>
          <w:sdtEndPr/>
          <w:sdtContent>
            <w:tc>
              <w:tcPr>
                <w:tcW w:w="2093" w:type="dxa"/>
                <w:vAlign w:val="center"/>
              </w:tcPr>
              <w:p w14:paraId="18FA40B8" w14:textId="77777777" w:rsidR="00AD05AF" w:rsidRDefault="00AD05AF" w:rsidP="008417D4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2112805146"/>
            <w:placeholder>
              <w:docPart w:val="E384534046294EA89BD6970F536CB34C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268" w:type="dxa"/>
                <w:vAlign w:val="center"/>
              </w:tcPr>
              <w:p w14:paraId="539199E0" w14:textId="77777777" w:rsidR="00AD05AF" w:rsidRDefault="00AD05AF" w:rsidP="008417D4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  <w:sdt>
          <w:sdtPr>
            <w:id w:val="-1882626990"/>
            <w:placeholder>
              <w:docPart w:val="459736E00F1E473F9F783F8D390D24B8"/>
            </w:placeholder>
            <w:showingPlcHdr/>
          </w:sdtPr>
          <w:sdtEndPr/>
          <w:sdtContent>
            <w:tc>
              <w:tcPr>
                <w:tcW w:w="4644" w:type="dxa"/>
                <w:vAlign w:val="center"/>
              </w:tcPr>
              <w:p w14:paraId="13C907B6" w14:textId="77777777" w:rsidR="00AD05AF" w:rsidRDefault="00AD05AF" w:rsidP="008417D4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22A4B1A" w14:textId="77777777" w:rsidR="00AD05AF" w:rsidRDefault="00AD05AF" w:rsidP="00AD05AF">
      <w:pPr>
        <w:spacing w:before="240"/>
        <w:jc w:val="both"/>
        <w:rPr>
          <w:b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3"/>
        <w:gridCol w:w="2268"/>
        <w:gridCol w:w="4644"/>
      </w:tblGrid>
      <w:tr w:rsidR="00AD05AF" w14:paraId="63DFE022" w14:textId="77777777" w:rsidTr="008417D4">
        <w:tc>
          <w:tcPr>
            <w:tcW w:w="2093" w:type="dxa"/>
            <w:vAlign w:val="center"/>
          </w:tcPr>
          <w:p w14:paraId="633DBC3B" w14:textId="77777777" w:rsidR="00AD05AF" w:rsidRPr="00406BB6" w:rsidRDefault="00AD05AF" w:rsidP="008417D4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Ort</w:t>
            </w:r>
          </w:p>
        </w:tc>
        <w:tc>
          <w:tcPr>
            <w:tcW w:w="2268" w:type="dxa"/>
          </w:tcPr>
          <w:p w14:paraId="526B007E" w14:textId="77777777" w:rsidR="00AD05AF" w:rsidRDefault="00AD05AF" w:rsidP="008417D4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Datum</w:t>
            </w:r>
          </w:p>
        </w:tc>
        <w:tc>
          <w:tcPr>
            <w:tcW w:w="4644" w:type="dxa"/>
          </w:tcPr>
          <w:p w14:paraId="6DFED28A" w14:textId="77777777" w:rsidR="00AD05AF" w:rsidRPr="00406BB6" w:rsidRDefault="00AD05AF" w:rsidP="008417D4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Name Bieter / Stempel</w:t>
            </w:r>
          </w:p>
        </w:tc>
      </w:tr>
      <w:tr w:rsidR="00AD05AF" w14:paraId="2FE8EACD" w14:textId="77777777" w:rsidTr="008417D4">
        <w:trPr>
          <w:trHeight w:val="1020"/>
        </w:trPr>
        <w:sdt>
          <w:sdtPr>
            <w:id w:val="325262181"/>
            <w:placeholder>
              <w:docPart w:val="31D0E3546BF54982AE650BA6364BF4ED"/>
            </w:placeholder>
            <w:showingPlcHdr/>
          </w:sdtPr>
          <w:sdtEndPr/>
          <w:sdtContent>
            <w:tc>
              <w:tcPr>
                <w:tcW w:w="2093" w:type="dxa"/>
                <w:vAlign w:val="center"/>
              </w:tcPr>
              <w:p w14:paraId="1EA656B0" w14:textId="77777777" w:rsidR="00AD05AF" w:rsidRDefault="00AD05AF" w:rsidP="008417D4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985824997"/>
            <w:placeholder>
              <w:docPart w:val="9F4504AB1E4046C4BAC28C3FD6BD2F92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268" w:type="dxa"/>
                <w:vAlign w:val="center"/>
              </w:tcPr>
              <w:p w14:paraId="6E586BB6" w14:textId="77777777" w:rsidR="00AD05AF" w:rsidRDefault="00AD05AF" w:rsidP="008417D4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  <w:sdt>
          <w:sdtPr>
            <w:id w:val="1865949703"/>
            <w:placeholder>
              <w:docPart w:val="31D0E3546BF54982AE650BA6364BF4ED"/>
            </w:placeholder>
            <w:showingPlcHdr/>
          </w:sdtPr>
          <w:sdtEndPr/>
          <w:sdtContent>
            <w:tc>
              <w:tcPr>
                <w:tcW w:w="4644" w:type="dxa"/>
                <w:vAlign w:val="center"/>
              </w:tcPr>
              <w:p w14:paraId="512913C9" w14:textId="77777777" w:rsidR="00AD05AF" w:rsidRDefault="00AD05AF" w:rsidP="008417D4">
                <w:pPr>
                  <w:spacing w:line="276" w:lineRule="auto"/>
                </w:pPr>
                <w:r w:rsidRPr="00B02F4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9FA7D9F" w14:textId="77777777" w:rsidR="00AD05AF" w:rsidRPr="001E4B08" w:rsidRDefault="00AD05AF" w:rsidP="00AD05AF">
      <w:pPr>
        <w:spacing w:before="240"/>
        <w:jc w:val="both"/>
        <w:rPr>
          <w:b/>
          <w:u w:val="single"/>
        </w:rPr>
      </w:pPr>
    </w:p>
    <w:sectPr w:rsidR="00AD05AF" w:rsidRPr="001E4B08" w:rsidSect="005E0105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836" w:right="1559" w:bottom="1985" w:left="1559" w:header="794" w:footer="1134" w:gutter="0"/>
      <w:paperSrc w:first="261" w:other="26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FD402" w14:textId="77777777" w:rsidR="004317A1" w:rsidRDefault="004317A1">
      <w:r>
        <w:separator/>
      </w:r>
    </w:p>
  </w:endnote>
  <w:endnote w:type="continuationSeparator" w:id="0">
    <w:p w14:paraId="18158B1A" w14:textId="77777777" w:rsidR="004317A1" w:rsidRDefault="004317A1">
      <w:r>
        <w:continuationSeparator/>
      </w:r>
    </w:p>
  </w:endnote>
  <w:endnote w:type="continuationNotice" w:id="1">
    <w:p w14:paraId="6D0E41DE" w14:textId="77777777" w:rsidR="004317A1" w:rsidRDefault="004317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5C297" w14:textId="77777777" w:rsidR="005E0105" w:rsidRDefault="005E0105" w:rsidP="005E0105">
    <w:pPr>
      <w:pStyle w:val="Fuzeile"/>
      <w:tabs>
        <w:tab w:val="clear" w:pos="8504"/>
        <w:tab w:val="left" w:pos="8789"/>
      </w:tabs>
      <w:jc w:val="right"/>
      <w:rPr>
        <w:rStyle w:val="Seitenzahl"/>
        <w:sz w:val="18"/>
        <w:szCs w:val="18"/>
      </w:rPr>
    </w:pPr>
  </w:p>
  <w:p w14:paraId="01E70B2D" w14:textId="77777777" w:rsidR="005E0105" w:rsidRPr="005C6A59" w:rsidRDefault="005E0105" w:rsidP="005E0105">
    <w:pPr>
      <w:pStyle w:val="Fuzeile"/>
      <w:tabs>
        <w:tab w:val="clear" w:pos="8504"/>
        <w:tab w:val="left" w:pos="8789"/>
      </w:tabs>
      <w:jc w:val="right"/>
      <w:rPr>
        <w:sz w:val="18"/>
        <w:szCs w:val="18"/>
      </w:rPr>
    </w:pPr>
    <w:r>
      <w:rPr>
        <w:rStyle w:val="Seitenzahl"/>
        <w:sz w:val="18"/>
        <w:szCs w:val="18"/>
      </w:rPr>
      <w:t xml:space="preserve">Seite </w:t>
    </w:r>
    <w:r w:rsidRPr="005C6A59">
      <w:rPr>
        <w:rStyle w:val="Seitenzahl"/>
        <w:sz w:val="18"/>
        <w:szCs w:val="18"/>
      </w:rPr>
      <w:fldChar w:fldCharType="begin"/>
    </w:r>
    <w:r w:rsidRPr="005C6A59">
      <w:rPr>
        <w:rStyle w:val="Seitenzahl"/>
        <w:sz w:val="18"/>
        <w:szCs w:val="18"/>
      </w:rPr>
      <w:instrText xml:space="preserve"> PAGE </w:instrText>
    </w:r>
    <w:r w:rsidRPr="005C6A59">
      <w:rPr>
        <w:rStyle w:val="Seitenzahl"/>
        <w:sz w:val="18"/>
        <w:szCs w:val="18"/>
      </w:rPr>
      <w:fldChar w:fldCharType="separate"/>
    </w:r>
    <w:r w:rsidR="00CA7F74">
      <w:rPr>
        <w:rStyle w:val="Seitenzahl"/>
        <w:noProof/>
        <w:sz w:val="18"/>
        <w:szCs w:val="18"/>
      </w:rPr>
      <w:t>2</w:t>
    </w:r>
    <w:r w:rsidRPr="005C6A59">
      <w:rPr>
        <w:rStyle w:val="Seitenzahl"/>
        <w:sz w:val="18"/>
        <w:szCs w:val="18"/>
      </w:rPr>
      <w:fldChar w:fldCharType="end"/>
    </w:r>
    <w:r>
      <w:rPr>
        <w:rStyle w:val="Seitenzahl"/>
        <w:sz w:val="18"/>
        <w:szCs w:val="18"/>
      </w:rPr>
      <w:t xml:space="preserve"> von </w:t>
    </w:r>
    <w:r w:rsidRPr="005C6A59">
      <w:rPr>
        <w:rStyle w:val="Seitenzahl"/>
        <w:sz w:val="18"/>
        <w:szCs w:val="18"/>
      </w:rPr>
      <w:fldChar w:fldCharType="begin"/>
    </w:r>
    <w:r w:rsidRPr="005C6A59">
      <w:rPr>
        <w:rStyle w:val="Seitenzahl"/>
        <w:sz w:val="18"/>
        <w:szCs w:val="18"/>
      </w:rPr>
      <w:instrText xml:space="preserve"> NUMPAGES </w:instrText>
    </w:r>
    <w:r w:rsidRPr="005C6A59">
      <w:rPr>
        <w:rStyle w:val="Seitenzahl"/>
        <w:sz w:val="18"/>
        <w:szCs w:val="18"/>
      </w:rPr>
      <w:fldChar w:fldCharType="separate"/>
    </w:r>
    <w:r w:rsidR="00CA7F74">
      <w:rPr>
        <w:rStyle w:val="Seitenzahl"/>
        <w:noProof/>
        <w:sz w:val="18"/>
        <w:szCs w:val="18"/>
      </w:rPr>
      <w:t>2</w:t>
    </w:r>
    <w:r w:rsidRPr="005C6A59">
      <w:rPr>
        <w:rStyle w:val="Seitenzah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ED6E6" w14:textId="77777777" w:rsidR="00B73042" w:rsidRPr="005C6A59" w:rsidRDefault="00B73042" w:rsidP="00B73042">
    <w:pPr>
      <w:pStyle w:val="Fuzeile"/>
      <w:tabs>
        <w:tab w:val="clear" w:pos="8504"/>
        <w:tab w:val="left" w:pos="8789"/>
      </w:tabs>
      <w:jc w:val="right"/>
      <w:rPr>
        <w:sz w:val="18"/>
        <w:szCs w:val="18"/>
      </w:rPr>
    </w:pPr>
    <w:r>
      <w:rPr>
        <w:rStyle w:val="Seitenzahl"/>
        <w:sz w:val="18"/>
        <w:szCs w:val="18"/>
      </w:rPr>
      <w:t xml:space="preserve">Seite </w:t>
    </w:r>
    <w:r w:rsidRPr="005C6A59">
      <w:rPr>
        <w:rStyle w:val="Seitenzahl"/>
        <w:sz w:val="18"/>
        <w:szCs w:val="18"/>
      </w:rPr>
      <w:fldChar w:fldCharType="begin"/>
    </w:r>
    <w:r w:rsidRPr="005C6A59">
      <w:rPr>
        <w:rStyle w:val="Seitenzahl"/>
        <w:sz w:val="18"/>
        <w:szCs w:val="18"/>
      </w:rPr>
      <w:instrText xml:space="preserve"> PAGE </w:instrText>
    </w:r>
    <w:r w:rsidRPr="005C6A59">
      <w:rPr>
        <w:rStyle w:val="Seitenzahl"/>
        <w:sz w:val="18"/>
        <w:szCs w:val="18"/>
      </w:rPr>
      <w:fldChar w:fldCharType="separate"/>
    </w:r>
    <w:r w:rsidR="00CA7F74">
      <w:rPr>
        <w:rStyle w:val="Seitenzahl"/>
        <w:noProof/>
        <w:sz w:val="18"/>
        <w:szCs w:val="18"/>
      </w:rPr>
      <w:t>1</w:t>
    </w:r>
    <w:r w:rsidRPr="005C6A59">
      <w:rPr>
        <w:rStyle w:val="Seitenzahl"/>
        <w:sz w:val="18"/>
        <w:szCs w:val="18"/>
      </w:rPr>
      <w:fldChar w:fldCharType="end"/>
    </w:r>
    <w:r w:rsidR="00CD2491">
      <w:rPr>
        <w:rStyle w:val="Seitenzahl"/>
        <w:sz w:val="18"/>
        <w:szCs w:val="18"/>
      </w:rPr>
      <w:t xml:space="preserve"> von </w:t>
    </w:r>
    <w:r w:rsidRPr="005C6A59">
      <w:rPr>
        <w:rStyle w:val="Seitenzahl"/>
        <w:sz w:val="18"/>
        <w:szCs w:val="18"/>
      </w:rPr>
      <w:fldChar w:fldCharType="begin"/>
    </w:r>
    <w:r w:rsidRPr="005C6A59">
      <w:rPr>
        <w:rStyle w:val="Seitenzahl"/>
        <w:sz w:val="18"/>
        <w:szCs w:val="18"/>
      </w:rPr>
      <w:instrText xml:space="preserve"> NUMPAGES </w:instrText>
    </w:r>
    <w:r w:rsidRPr="005C6A59">
      <w:rPr>
        <w:rStyle w:val="Seitenzahl"/>
        <w:sz w:val="18"/>
        <w:szCs w:val="18"/>
      </w:rPr>
      <w:fldChar w:fldCharType="separate"/>
    </w:r>
    <w:r w:rsidR="00CA7F74">
      <w:rPr>
        <w:rStyle w:val="Seitenzahl"/>
        <w:noProof/>
        <w:sz w:val="18"/>
        <w:szCs w:val="18"/>
      </w:rPr>
      <w:t>2</w:t>
    </w:r>
    <w:r w:rsidRPr="005C6A59">
      <w:rPr>
        <w:rStyle w:val="Seitenzah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3545C" w14:textId="77777777" w:rsidR="004317A1" w:rsidRDefault="004317A1">
      <w:r>
        <w:separator/>
      </w:r>
    </w:p>
  </w:footnote>
  <w:footnote w:type="continuationSeparator" w:id="0">
    <w:p w14:paraId="3A4106F5" w14:textId="77777777" w:rsidR="004317A1" w:rsidRDefault="004317A1">
      <w:r>
        <w:continuationSeparator/>
      </w:r>
    </w:p>
  </w:footnote>
  <w:footnote w:type="continuationNotice" w:id="1">
    <w:p w14:paraId="0D49F5D4" w14:textId="77777777" w:rsidR="004317A1" w:rsidRDefault="004317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0F9A9" w14:textId="77777777" w:rsidR="0045722A" w:rsidRDefault="0045722A" w:rsidP="0045722A">
    <w:pPr>
      <w:pStyle w:val="KeinLeerraum"/>
      <w:spacing w:line="276" w:lineRule="auto"/>
      <w:ind w:left="142"/>
      <w:jc w:val="center"/>
      <w:rPr>
        <w:smallCaps/>
        <w:sz w:val="18"/>
        <w:szCs w:val="18"/>
      </w:rPr>
    </w:pPr>
    <w:r>
      <w:rPr>
        <w:smallCaps/>
        <w:sz w:val="18"/>
        <w:szCs w:val="18"/>
      </w:rPr>
      <w:t>Vergabeverfahren</w:t>
    </w:r>
  </w:p>
  <w:p w14:paraId="6146D183" w14:textId="77777777" w:rsidR="0045722A" w:rsidRDefault="0045722A" w:rsidP="0045722A">
    <w:pPr>
      <w:pStyle w:val="KeinLeerraum"/>
      <w:spacing w:line="276" w:lineRule="auto"/>
      <w:ind w:left="142"/>
      <w:jc w:val="center"/>
      <w:rPr>
        <w:sz w:val="18"/>
        <w:szCs w:val="18"/>
      </w:rPr>
    </w:pPr>
    <w:r w:rsidRPr="006456B5">
      <w:rPr>
        <w:sz w:val="18"/>
        <w:szCs w:val="18"/>
      </w:rPr>
      <w:t>Dienstleistungen zur Pathologie</w:t>
    </w:r>
  </w:p>
  <w:p w14:paraId="6268FABB" w14:textId="74BF5D02" w:rsidR="0045722A" w:rsidRPr="00B86FA7" w:rsidRDefault="00572171" w:rsidP="00572171">
    <w:pPr>
      <w:pStyle w:val="KeinLeerraum"/>
      <w:pBdr>
        <w:bottom w:val="single" w:sz="4" w:space="1" w:color="auto"/>
      </w:pBdr>
      <w:spacing w:line="276" w:lineRule="auto"/>
      <w:ind w:left="142"/>
      <w:jc w:val="center"/>
      <w:rPr>
        <w:sz w:val="18"/>
        <w:szCs w:val="18"/>
      </w:rPr>
    </w:pPr>
    <w:r>
      <w:rPr>
        <w:sz w:val="18"/>
        <w:szCs w:val="18"/>
      </w:rPr>
      <w:t>Klinikum Gütersloh</w:t>
    </w:r>
    <w:r w:rsidR="0045722A" w:rsidRPr="000B28B1">
      <w:rPr>
        <w:sz w:val="18"/>
        <w:szCs w:val="18"/>
      </w:rPr>
      <w:t xml:space="preserve"> gGmbH</w:t>
    </w:r>
  </w:p>
  <w:p w14:paraId="7067CAA5" w14:textId="77777777" w:rsidR="0045722A" w:rsidRPr="00FD67D6" w:rsidRDefault="0045722A" w:rsidP="0045722A">
    <w:pPr>
      <w:pStyle w:val="Kopfzeile"/>
    </w:pPr>
  </w:p>
  <w:p w14:paraId="58D61FAA" w14:textId="77777777" w:rsidR="0045722A" w:rsidRPr="00FF67A7" w:rsidRDefault="0045722A" w:rsidP="0045722A">
    <w:pPr>
      <w:pStyle w:val="Kopfzeile"/>
    </w:pPr>
  </w:p>
  <w:p w14:paraId="45AD84A4" w14:textId="77777777" w:rsidR="00B73042" w:rsidRPr="0045722A" w:rsidRDefault="00B73042" w:rsidP="0045722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64FF0" w14:textId="77777777" w:rsidR="0045722A" w:rsidRDefault="0045722A" w:rsidP="0045722A">
    <w:pPr>
      <w:pStyle w:val="KeinLeerraum"/>
      <w:spacing w:line="276" w:lineRule="auto"/>
      <w:ind w:left="142"/>
      <w:jc w:val="center"/>
      <w:rPr>
        <w:smallCaps/>
        <w:sz w:val="18"/>
        <w:szCs w:val="18"/>
      </w:rPr>
    </w:pPr>
    <w:r>
      <w:rPr>
        <w:smallCaps/>
        <w:sz w:val="18"/>
        <w:szCs w:val="18"/>
      </w:rPr>
      <w:t>Vergabeverfahren</w:t>
    </w:r>
  </w:p>
  <w:p w14:paraId="2A358F0B" w14:textId="77777777" w:rsidR="0045722A" w:rsidRDefault="0045722A" w:rsidP="0045722A">
    <w:pPr>
      <w:pStyle w:val="KeinLeerraum"/>
      <w:spacing w:line="276" w:lineRule="auto"/>
      <w:ind w:left="142"/>
      <w:jc w:val="center"/>
      <w:rPr>
        <w:sz w:val="18"/>
        <w:szCs w:val="18"/>
      </w:rPr>
    </w:pPr>
    <w:r w:rsidRPr="006456B5">
      <w:rPr>
        <w:sz w:val="18"/>
        <w:szCs w:val="18"/>
      </w:rPr>
      <w:t>Dienstleistungen zur Pathologie</w:t>
    </w:r>
  </w:p>
  <w:p w14:paraId="72FA2F4B" w14:textId="14134CEF" w:rsidR="0045722A" w:rsidRPr="00B86FA7" w:rsidRDefault="00F16B9A" w:rsidP="0045722A">
    <w:pPr>
      <w:pStyle w:val="KeinLeerraum"/>
      <w:pBdr>
        <w:bottom w:val="single" w:sz="4" w:space="1" w:color="auto"/>
      </w:pBdr>
      <w:spacing w:line="276" w:lineRule="auto"/>
      <w:ind w:left="142"/>
      <w:jc w:val="center"/>
      <w:rPr>
        <w:sz w:val="18"/>
        <w:szCs w:val="18"/>
      </w:rPr>
    </w:pPr>
    <w:r>
      <w:rPr>
        <w:sz w:val="18"/>
        <w:szCs w:val="18"/>
      </w:rPr>
      <w:t>Klinikum Gütersloh gGmbH</w:t>
    </w:r>
  </w:p>
  <w:p w14:paraId="02F5558C" w14:textId="77777777" w:rsidR="0045722A" w:rsidRPr="00FD67D6" w:rsidRDefault="0045722A" w:rsidP="0045722A">
    <w:pPr>
      <w:pStyle w:val="Kopfzeile"/>
    </w:pPr>
  </w:p>
  <w:p w14:paraId="18DF94BC" w14:textId="77777777" w:rsidR="0045722A" w:rsidRPr="00FF67A7" w:rsidRDefault="0045722A" w:rsidP="0045722A">
    <w:pPr>
      <w:pStyle w:val="Kopfzeile"/>
    </w:pPr>
  </w:p>
  <w:p w14:paraId="0BA624B0" w14:textId="77777777" w:rsidR="00B73042" w:rsidRPr="0045722A" w:rsidRDefault="00B73042" w:rsidP="0045722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DE47534"/>
    <w:lvl w:ilvl="0">
      <w:numFmt w:val="bullet"/>
      <w:lvlText w:val="*"/>
      <w:lvlJc w:val="left"/>
    </w:lvl>
  </w:abstractNum>
  <w:abstractNum w:abstractNumId="1" w15:restartNumberingAfterBreak="0">
    <w:nsid w:val="0EE177EE"/>
    <w:multiLevelType w:val="hybridMultilevel"/>
    <w:tmpl w:val="84E016AE"/>
    <w:lvl w:ilvl="0" w:tplc="3510EDB0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1" w:tplc="D5BAF0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872C6"/>
    <w:multiLevelType w:val="hybridMultilevel"/>
    <w:tmpl w:val="F1FE39B2"/>
    <w:lvl w:ilvl="0" w:tplc="0407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7000B">
      <w:start w:val="1"/>
      <w:numFmt w:val="bullet"/>
      <w:lvlText w:val="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3" w15:restartNumberingAfterBreak="0">
    <w:nsid w:val="197D0A55"/>
    <w:multiLevelType w:val="hybridMultilevel"/>
    <w:tmpl w:val="0E94C456"/>
    <w:lvl w:ilvl="0" w:tplc="66B6DA90">
      <w:start w:val="1"/>
      <w:numFmt w:val="bullet"/>
      <w:lvlText w:val="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6607B"/>
    <w:multiLevelType w:val="multilevel"/>
    <w:tmpl w:val="13D66318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C215C07"/>
    <w:multiLevelType w:val="hybridMultilevel"/>
    <w:tmpl w:val="BD8E93D6"/>
    <w:lvl w:ilvl="0" w:tplc="1F823D0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D3D07"/>
    <w:multiLevelType w:val="multilevel"/>
    <w:tmpl w:val="13D66318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5E50DD6"/>
    <w:multiLevelType w:val="hybridMultilevel"/>
    <w:tmpl w:val="013EE90E"/>
    <w:lvl w:ilvl="0" w:tplc="0407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7000B">
      <w:start w:val="1"/>
      <w:numFmt w:val="bullet"/>
      <w:lvlText w:val="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8" w15:restartNumberingAfterBreak="0">
    <w:nsid w:val="2AC62031"/>
    <w:multiLevelType w:val="multilevel"/>
    <w:tmpl w:val="6C36DF02"/>
    <w:lvl w:ilvl="0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9" w15:restartNumberingAfterBreak="0">
    <w:nsid w:val="2F657B9B"/>
    <w:multiLevelType w:val="hybridMultilevel"/>
    <w:tmpl w:val="906CEC12"/>
    <w:lvl w:ilvl="0" w:tplc="0407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0" w15:restartNumberingAfterBreak="0">
    <w:nsid w:val="396E6D64"/>
    <w:multiLevelType w:val="hybridMultilevel"/>
    <w:tmpl w:val="DDB068EE"/>
    <w:lvl w:ilvl="0" w:tplc="0407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1" w15:restartNumberingAfterBreak="0">
    <w:nsid w:val="3EA4501D"/>
    <w:multiLevelType w:val="hybridMultilevel"/>
    <w:tmpl w:val="64F20CEE"/>
    <w:lvl w:ilvl="0" w:tplc="0407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2" w15:restartNumberingAfterBreak="0">
    <w:nsid w:val="3EB140B7"/>
    <w:multiLevelType w:val="hybridMultilevel"/>
    <w:tmpl w:val="E46CBA36"/>
    <w:lvl w:ilvl="0" w:tplc="0407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41EE0759"/>
    <w:multiLevelType w:val="multilevel"/>
    <w:tmpl w:val="C18A4C7A"/>
    <w:lvl w:ilvl="0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B3D3B"/>
    <w:multiLevelType w:val="multilevel"/>
    <w:tmpl w:val="64F20CEE"/>
    <w:lvl w:ilvl="0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48CF7EFE"/>
    <w:multiLevelType w:val="hybridMultilevel"/>
    <w:tmpl w:val="59A6BED4"/>
    <w:lvl w:ilvl="0" w:tplc="0407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7000B">
      <w:start w:val="1"/>
      <w:numFmt w:val="bullet"/>
      <w:lvlText w:val="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6" w15:restartNumberingAfterBreak="0">
    <w:nsid w:val="56072086"/>
    <w:multiLevelType w:val="hybridMultilevel"/>
    <w:tmpl w:val="C18A4C7A"/>
    <w:lvl w:ilvl="0" w:tplc="3510EDB0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455C0B"/>
    <w:multiLevelType w:val="hybridMultilevel"/>
    <w:tmpl w:val="C9AA3442"/>
    <w:lvl w:ilvl="0" w:tplc="0407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8" w15:restartNumberingAfterBreak="0">
    <w:nsid w:val="59E44E93"/>
    <w:multiLevelType w:val="hybridMultilevel"/>
    <w:tmpl w:val="61624048"/>
    <w:lvl w:ilvl="0" w:tplc="0407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5AEA1306"/>
    <w:multiLevelType w:val="multilevel"/>
    <w:tmpl w:val="6C36DF02"/>
    <w:lvl w:ilvl="0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0" w15:restartNumberingAfterBreak="0">
    <w:nsid w:val="60CC3ED9"/>
    <w:multiLevelType w:val="multilevel"/>
    <w:tmpl w:val="0E94C456"/>
    <w:lvl w:ilvl="0">
      <w:start w:val="1"/>
      <w:numFmt w:val="bullet"/>
      <w:lvlText w:val="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4E366D"/>
    <w:multiLevelType w:val="hybridMultilevel"/>
    <w:tmpl w:val="66BA54FC"/>
    <w:lvl w:ilvl="0" w:tplc="0407000B">
      <w:start w:val="1"/>
      <w:numFmt w:val="bullet"/>
      <w:lvlText w:val=""/>
      <w:lvlJc w:val="left"/>
      <w:pPr>
        <w:ind w:left="22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2" w15:restartNumberingAfterBreak="0">
    <w:nsid w:val="72155005"/>
    <w:multiLevelType w:val="multilevel"/>
    <w:tmpl w:val="2ADEDA10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7EC178BB"/>
    <w:multiLevelType w:val="hybridMultilevel"/>
    <w:tmpl w:val="C1C4EDB0"/>
    <w:lvl w:ilvl="0" w:tplc="6D20F7B4">
      <w:start w:val="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499657527">
    <w:abstractNumId w:val="3"/>
  </w:num>
  <w:num w:numId="2" w16cid:durableId="334841472">
    <w:abstractNumId w:val="20"/>
  </w:num>
  <w:num w:numId="3" w16cid:durableId="84108576">
    <w:abstractNumId w:val="16"/>
  </w:num>
  <w:num w:numId="4" w16cid:durableId="372586059">
    <w:abstractNumId w:val="13"/>
  </w:num>
  <w:num w:numId="5" w16cid:durableId="802698921">
    <w:abstractNumId w:val="1"/>
  </w:num>
  <w:num w:numId="6" w16cid:durableId="1814568028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7" w16cid:durableId="167603792">
    <w:abstractNumId w:val="4"/>
  </w:num>
  <w:num w:numId="8" w16cid:durableId="2113621210">
    <w:abstractNumId w:val="22"/>
  </w:num>
  <w:num w:numId="9" w16cid:durableId="1891384939">
    <w:abstractNumId w:val="6"/>
  </w:num>
  <w:num w:numId="10" w16cid:durableId="1697197800">
    <w:abstractNumId w:val="23"/>
  </w:num>
  <w:num w:numId="11" w16cid:durableId="1930498646">
    <w:abstractNumId w:val="10"/>
  </w:num>
  <w:num w:numId="12" w16cid:durableId="1707486845">
    <w:abstractNumId w:val="12"/>
  </w:num>
  <w:num w:numId="13" w16cid:durableId="150607870">
    <w:abstractNumId w:val="17"/>
  </w:num>
  <w:num w:numId="14" w16cid:durableId="314728327">
    <w:abstractNumId w:val="9"/>
  </w:num>
  <w:num w:numId="15" w16cid:durableId="1803033433">
    <w:abstractNumId w:val="11"/>
  </w:num>
  <w:num w:numId="16" w16cid:durableId="619722641">
    <w:abstractNumId w:val="19"/>
  </w:num>
  <w:num w:numId="17" w16cid:durableId="1186023035">
    <w:abstractNumId w:val="2"/>
  </w:num>
  <w:num w:numId="18" w16cid:durableId="39790932">
    <w:abstractNumId w:val="8"/>
  </w:num>
  <w:num w:numId="19" w16cid:durableId="784541639">
    <w:abstractNumId w:val="7"/>
  </w:num>
  <w:num w:numId="20" w16cid:durableId="558253170">
    <w:abstractNumId w:val="14"/>
  </w:num>
  <w:num w:numId="21" w16cid:durableId="730810791">
    <w:abstractNumId w:val="15"/>
  </w:num>
  <w:num w:numId="22" w16cid:durableId="110591618">
    <w:abstractNumId w:val="18"/>
  </w:num>
  <w:num w:numId="23" w16cid:durableId="954020998">
    <w:abstractNumId w:val="21"/>
  </w:num>
  <w:num w:numId="24" w16cid:durableId="14642259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GrammaticalErrors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doNotHyphenateCaps/>
  <w:drawingGridHorizontalSpacing w:val="110"/>
  <w:drawingGridVerticalSpacing w:val="299"/>
  <w:displayHorizont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ktenNr" w:val="60395-08"/>
    <w:docVar w:name="szBet" w:val=" 1  "/>
    <w:docVar w:name="XPFaehig" w:val="1"/>
  </w:docVars>
  <w:rsids>
    <w:rsidRoot w:val="000A6935"/>
    <w:rsid w:val="00004E4D"/>
    <w:rsid w:val="00010039"/>
    <w:rsid w:val="000143FD"/>
    <w:rsid w:val="00021142"/>
    <w:rsid w:val="000220F1"/>
    <w:rsid w:val="00025A43"/>
    <w:rsid w:val="00030BDF"/>
    <w:rsid w:val="000371E2"/>
    <w:rsid w:val="000441DE"/>
    <w:rsid w:val="000445C4"/>
    <w:rsid w:val="00045F1F"/>
    <w:rsid w:val="00051FDE"/>
    <w:rsid w:val="000535DF"/>
    <w:rsid w:val="00055D55"/>
    <w:rsid w:val="00061822"/>
    <w:rsid w:val="000619E4"/>
    <w:rsid w:val="00062F51"/>
    <w:rsid w:val="0007217F"/>
    <w:rsid w:val="00073D73"/>
    <w:rsid w:val="00087763"/>
    <w:rsid w:val="0008795B"/>
    <w:rsid w:val="00093C7C"/>
    <w:rsid w:val="00094615"/>
    <w:rsid w:val="00095D6D"/>
    <w:rsid w:val="00097752"/>
    <w:rsid w:val="000A0228"/>
    <w:rsid w:val="000A6935"/>
    <w:rsid w:val="000C7AC1"/>
    <w:rsid w:val="000C7F7B"/>
    <w:rsid w:val="000D204A"/>
    <w:rsid w:val="000D3C32"/>
    <w:rsid w:val="000D5695"/>
    <w:rsid w:val="0010421C"/>
    <w:rsid w:val="00105350"/>
    <w:rsid w:val="00105AD9"/>
    <w:rsid w:val="0011393A"/>
    <w:rsid w:val="001154A8"/>
    <w:rsid w:val="00116959"/>
    <w:rsid w:val="00116FDC"/>
    <w:rsid w:val="001208F2"/>
    <w:rsid w:val="00121640"/>
    <w:rsid w:val="00121CC2"/>
    <w:rsid w:val="00123604"/>
    <w:rsid w:val="00123746"/>
    <w:rsid w:val="00133E47"/>
    <w:rsid w:val="00135359"/>
    <w:rsid w:val="0013674B"/>
    <w:rsid w:val="00136C26"/>
    <w:rsid w:val="0013746F"/>
    <w:rsid w:val="00141E70"/>
    <w:rsid w:val="00146EBB"/>
    <w:rsid w:val="00150938"/>
    <w:rsid w:val="0016699E"/>
    <w:rsid w:val="00172150"/>
    <w:rsid w:val="001726BD"/>
    <w:rsid w:val="001750BC"/>
    <w:rsid w:val="00192664"/>
    <w:rsid w:val="001971AF"/>
    <w:rsid w:val="001A0EF9"/>
    <w:rsid w:val="001A1865"/>
    <w:rsid w:val="001A1F36"/>
    <w:rsid w:val="001A26E7"/>
    <w:rsid w:val="001A6DBD"/>
    <w:rsid w:val="001B617E"/>
    <w:rsid w:val="001B68DC"/>
    <w:rsid w:val="001B6D5B"/>
    <w:rsid w:val="001D2D18"/>
    <w:rsid w:val="001D4618"/>
    <w:rsid w:val="001D50E2"/>
    <w:rsid w:val="001D645A"/>
    <w:rsid w:val="001D7F23"/>
    <w:rsid w:val="001E4B08"/>
    <w:rsid w:val="001E4E39"/>
    <w:rsid w:val="001F55D2"/>
    <w:rsid w:val="001F5664"/>
    <w:rsid w:val="001F651A"/>
    <w:rsid w:val="001F6CF9"/>
    <w:rsid w:val="00200A01"/>
    <w:rsid w:val="0020246C"/>
    <w:rsid w:val="0020617E"/>
    <w:rsid w:val="00213C56"/>
    <w:rsid w:val="00214A11"/>
    <w:rsid w:val="00215CA9"/>
    <w:rsid w:val="00231AED"/>
    <w:rsid w:val="00236606"/>
    <w:rsid w:val="002534DA"/>
    <w:rsid w:val="00253BD2"/>
    <w:rsid w:val="00256CC6"/>
    <w:rsid w:val="00263956"/>
    <w:rsid w:val="00280E97"/>
    <w:rsid w:val="0029187A"/>
    <w:rsid w:val="00296782"/>
    <w:rsid w:val="002A08B6"/>
    <w:rsid w:val="002B5353"/>
    <w:rsid w:val="002C264C"/>
    <w:rsid w:val="002C7799"/>
    <w:rsid w:val="002E1111"/>
    <w:rsid w:val="002E229D"/>
    <w:rsid w:val="002E4E31"/>
    <w:rsid w:val="002F4620"/>
    <w:rsid w:val="00305905"/>
    <w:rsid w:val="00317F72"/>
    <w:rsid w:val="00326264"/>
    <w:rsid w:val="00327279"/>
    <w:rsid w:val="0033094A"/>
    <w:rsid w:val="00330C85"/>
    <w:rsid w:val="00333A97"/>
    <w:rsid w:val="003351CE"/>
    <w:rsid w:val="00342BE2"/>
    <w:rsid w:val="003447F4"/>
    <w:rsid w:val="00353CC6"/>
    <w:rsid w:val="003554C2"/>
    <w:rsid w:val="0035687E"/>
    <w:rsid w:val="0035746F"/>
    <w:rsid w:val="00360D35"/>
    <w:rsid w:val="00366413"/>
    <w:rsid w:val="00366FB5"/>
    <w:rsid w:val="0037416D"/>
    <w:rsid w:val="00375C85"/>
    <w:rsid w:val="00376356"/>
    <w:rsid w:val="00386DD0"/>
    <w:rsid w:val="003922C8"/>
    <w:rsid w:val="003963EA"/>
    <w:rsid w:val="003A4D9A"/>
    <w:rsid w:val="003B2D1E"/>
    <w:rsid w:val="003B2DB6"/>
    <w:rsid w:val="003B5216"/>
    <w:rsid w:val="003C68DD"/>
    <w:rsid w:val="003D0051"/>
    <w:rsid w:val="003D09EA"/>
    <w:rsid w:val="003D2C66"/>
    <w:rsid w:val="003E0AC6"/>
    <w:rsid w:val="003E13E7"/>
    <w:rsid w:val="003E1CD2"/>
    <w:rsid w:val="003E589A"/>
    <w:rsid w:val="003F257D"/>
    <w:rsid w:val="003F47E2"/>
    <w:rsid w:val="003F4B07"/>
    <w:rsid w:val="00401CE0"/>
    <w:rsid w:val="00406BB6"/>
    <w:rsid w:val="0041209B"/>
    <w:rsid w:val="004216DB"/>
    <w:rsid w:val="004264B2"/>
    <w:rsid w:val="00427D67"/>
    <w:rsid w:val="00430B9C"/>
    <w:rsid w:val="004317A1"/>
    <w:rsid w:val="00442F49"/>
    <w:rsid w:val="0045722A"/>
    <w:rsid w:val="00462497"/>
    <w:rsid w:val="00465543"/>
    <w:rsid w:val="004656B8"/>
    <w:rsid w:val="00476DD1"/>
    <w:rsid w:val="004862F3"/>
    <w:rsid w:val="00494AAE"/>
    <w:rsid w:val="004951EF"/>
    <w:rsid w:val="004A6372"/>
    <w:rsid w:val="004A68F0"/>
    <w:rsid w:val="004B2F84"/>
    <w:rsid w:val="004B4EE2"/>
    <w:rsid w:val="004C28D1"/>
    <w:rsid w:val="004D2984"/>
    <w:rsid w:val="004E565F"/>
    <w:rsid w:val="004E5733"/>
    <w:rsid w:val="005008C2"/>
    <w:rsid w:val="00512580"/>
    <w:rsid w:val="0051424F"/>
    <w:rsid w:val="00521169"/>
    <w:rsid w:val="00524A80"/>
    <w:rsid w:val="00525563"/>
    <w:rsid w:val="00527CF9"/>
    <w:rsid w:val="00531AA8"/>
    <w:rsid w:val="00541C3B"/>
    <w:rsid w:val="005443D2"/>
    <w:rsid w:val="005445D9"/>
    <w:rsid w:val="00545101"/>
    <w:rsid w:val="00545B3F"/>
    <w:rsid w:val="00546593"/>
    <w:rsid w:val="005514DB"/>
    <w:rsid w:val="005530E3"/>
    <w:rsid w:val="00553F71"/>
    <w:rsid w:val="005558AB"/>
    <w:rsid w:val="005571C0"/>
    <w:rsid w:val="00561D30"/>
    <w:rsid w:val="0056537C"/>
    <w:rsid w:val="00566A4D"/>
    <w:rsid w:val="00572171"/>
    <w:rsid w:val="00572501"/>
    <w:rsid w:val="00574B5B"/>
    <w:rsid w:val="0057600B"/>
    <w:rsid w:val="00583488"/>
    <w:rsid w:val="005840BB"/>
    <w:rsid w:val="00587805"/>
    <w:rsid w:val="00590C7B"/>
    <w:rsid w:val="0059703B"/>
    <w:rsid w:val="00597795"/>
    <w:rsid w:val="005A2E26"/>
    <w:rsid w:val="005A78FF"/>
    <w:rsid w:val="005B4ABF"/>
    <w:rsid w:val="005B7D61"/>
    <w:rsid w:val="005C15C8"/>
    <w:rsid w:val="005C3E61"/>
    <w:rsid w:val="005C6A59"/>
    <w:rsid w:val="005D6E4C"/>
    <w:rsid w:val="005E0105"/>
    <w:rsid w:val="005E04E6"/>
    <w:rsid w:val="005E20AD"/>
    <w:rsid w:val="005E7D97"/>
    <w:rsid w:val="00602068"/>
    <w:rsid w:val="00602FF7"/>
    <w:rsid w:val="00610D04"/>
    <w:rsid w:val="006112D4"/>
    <w:rsid w:val="006172C4"/>
    <w:rsid w:val="00620EC6"/>
    <w:rsid w:val="0062449B"/>
    <w:rsid w:val="006263D9"/>
    <w:rsid w:val="00627330"/>
    <w:rsid w:val="00641D1D"/>
    <w:rsid w:val="00641FC3"/>
    <w:rsid w:val="00647460"/>
    <w:rsid w:val="00650E01"/>
    <w:rsid w:val="00653491"/>
    <w:rsid w:val="00654015"/>
    <w:rsid w:val="00656480"/>
    <w:rsid w:val="00662675"/>
    <w:rsid w:val="00662E7E"/>
    <w:rsid w:val="00665746"/>
    <w:rsid w:val="00665FFA"/>
    <w:rsid w:val="00667E95"/>
    <w:rsid w:val="00673907"/>
    <w:rsid w:val="006768A7"/>
    <w:rsid w:val="00676A26"/>
    <w:rsid w:val="00681480"/>
    <w:rsid w:val="00683036"/>
    <w:rsid w:val="00683A28"/>
    <w:rsid w:val="00683EB6"/>
    <w:rsid w:val="006843A8"/>
    <w:rsid w:val="00687055"/>
    <w:rsid w:val="00687E18"/>
    <w:rsid w:val="0069462C"/>
    <w:rsid w:val="0069761C"/>
    <w:rsid w:val="006A2A3E"/>
    <w:rsid w:val="006A5D12"/>
    <w:rsid w:val="006A5E18"/>
    <w:rsid w:val="006B0864"/>
    <w:rsid w:val="006B349A"/>
    <w:rsid w:val="006B3A08"/>
    <w:rsid w:val="006B3B21"/>
    <w:rsid w:val="006B5D57"/>
    <w:rsid w:val="006C0BDD"/>
    <w:rsid w:val="006C4F08"/>
    <w:rsid w:val="006C78D7"/>
    <w:rsid w:val="006C7E69"/>
    <w:rsid w:val="006D17D3"/>
    <w:rsid w:val="006E1F7B"/>
    <w:rsid w:val="007013E4"/>
    <w:rsid w:val="00702847"/>
    <w:rsid w:val="007036E1"/>
    <w:rsid w:val="0070393F"/>
    <w:rsid w:val="0070616E"/>
    <w:rsid w:val="00711908"/>
    <w:rsid w:val="0071294B"/>
    <w:rsid w:val="0071574F"/>
    <w:rsid w:val="0072499A"/>
    <w:rsid w:val="00726595"/>
    <w:rsid w:val="00732272"/>
    <w:rsid w:val="007377BD"/>
    <w:rsid w:val="007469E0"/>
    <w:rsid w:val="00747EE2"/>
    <w:rsid w:val="00754F69"/>
    <w:rsid w:val="00757014"/>
    <w:rsid w:val="00770B25"/>
    <w:rsid w:val="007768ED"/>
    <w:rsid w:val="00782F83"/>
    <w:rsid w:val="00796368"/>
    <w:rsid w:val="007A192B"/>
    <w:rsid w:val="007B1C6D"/>
    <w:rsid w:val="007B585F"/>
    <w:rsid w:val="007B677A"/>
    <w:rsid w:val="007C08AB"/>
    <w:rsid w:val="007C28D8"/>
    <w:rsid w:val="007C5408"/>
    <w:rsid w:val="007D2089"/>
    <w:rsid w:val="007D54D2"/>
    <w:rsid w:val="007E2C63"/>
    <w:rsid w:val="007E3DAC"/>
    <w:rsid w:val="007E76DC"/>
    <w:rsid w:val="00806611"/>
    <w:rsid w:val="008119A0"/>
    <w:rsid w:val="00811A90"/>
    <w:rsid w:val="00814B62"/>
    <w:rsid w:val="00816E61"/>
    <w:rsid w:val="0081714C"/>
    <w:rsid w:val="00824EDF"/>
    <w:rsid w:val="0085225E"/>
    <w:rsid w:val="008533FB"/>
    <w:rsid w:val="008610CC"/>
    <w:rsid w:val="0086298A"/>
    <w:rsid w:val="00865DB0"/>
    <w:rsid w:val="00867497"/>
    <w:rsid w:val="00867E2D"/>
    <w:rsid w:val="00873560"/>
    <w:rsid w:val="00877F80"/>
    <w:rsid w:val="00881A00"/>
    <w:rsid w:val="0088203F"/>
    <w:rsid w:val="00882B56"/>
    <w:rsid w:val="00884243"/>
    <w:rsid w:val="008860F6"/>
    <w:rsid w:val="00891D90"/>
    <w:rsid w:val="00893FA6"/>
    <w:rsid w:val="008B273F"/>
    <w:rsid w:val="008C08E3"/>
    <w:rsid w:val="008C1D83"/>
    <w:rsid w:val="008C3AEE"/>
    <w:rsid w:val="008D170B"/>
    <w:rsid w:val="008E327B"/>
    <w:rsid w:val="008E52B2"/>
    <w:rsid w:val="008E7298"/>
    <w:rsid w:val="008F0534"/>
    <w:rsid w:val="008F065A"/>
    <w:rsid w:val="008F1530"/>
    <w:rsid w:val="008F740E"/>
    <w:rsid w:val="009039E0"/>
    <w:rsid w:val="00914D51"/>
    <w:rsid w:val="0091674F"/>
    <w:rsid w:val="009230A8"/>
    <w:rsid w:val="00923E58"/>
    <w:rsid w:val="00927DCC"/>
    <w:rsid w:val="00940F17"/>
    <w:rsid w:val="009461D4"/>
    <w:rsid w:val="00961884"/>
    <w:rsid w:val="009633C1"/>
    <w:rsid w:val="00963865"/>
    <w:rsid w:val="00964967"/>
    <w:rsid w:val="009650E3"/>
    <w:rsid w:val="009652BE"/>
    <w:rsid w:val="00966736"/>
    <w:rsid w:val="0097092B"/>
    <w:rsid w:val="009717BD"/>
    <w:rsid w:val="009733D7"/>
    <w:rsid w:val="00974E1A"/>
    <w:rsid w:val="00977F65"/>
    <w:rsid w:val="00986311"/>
    <w:rsid w:val="00986C41"/>
    <w:rsid w:val="00990278"/>
    <w:rsid w:val="00991E60"/>
    <w:rsid w:val="009A145C"/>
    <w:rsid w:val="009A4544"/>
    <w:rsid w:val="009A65F6"/>
    <w:rsid w:val="009A7586"/>
    <w:rsid w:val="009B100E"/>
    <w:rsid w:val="009B212F"/>
    <w:rsid w:val="009B2D42"/>
    <w:rsid w:val="009B50EE"/>
    <w:rsid w:val="009B7134"/>
    <w:rsid w:val="009C1C09"/>
    <w:rsid w:val="009C73CC"/>
    <w:rsid w:val="009D070F"/>
    <w:rsid w:val="009D0BFE"/>
    <w:rsid w:val="009D26EF"/>
    <w:rsid w:val="009D7308"/>
    <w:rsid w:val="009E30EC"/>
    <w:rsid w:val="009E55BD"/>
    <w:rsid w:val="009E6C00"/>
    <w:rsid w:val="009E7E55"/>
    <w:rsid w:val="009F607B"/>
    <w:rsid w:val="009F7F05"/>
    <w:rsid w:val="00A00D22"/>
    <w:rsid w:val="00A01F76"/>
    <w:rsid w:val="00A032C8"/>
    <w:rsid w:val="00A04FF3"/>
    <w:rsid w:val="00A13C26"/>
    <w:rsid w:val="00A1496B"/>
    <w:rsid w:val="00A14A5A"/>
    <w:rsid w:val="00A31832"/>
    <w:rsid w:val="00A32229"/>
    <w:rsid w:val="00A3329E"/>
    <w:rsid w:val="00A34549"/>
    <w:rsid w:val="00A35845"/>
    <w:rsid w:val="00A36C7B"/>
    <w:rsid w:val="00A407DF"/>
    <w:rsid w:val="00A41412"/>
    <w:rsid w:val="00A46679"/>
    <w:rsid w:val="00A471C3"/>
    <w:rsid w:val="00A55338"/>
    <w:rsid w:val="00A66FC9"/>
    <w:rsid w:val="00A74785"/>
    <w:rsid w:val="00A80657"/>
    <w:rsid w:val="00A8250B"/>
    <w:rsid w:val="00A82780"/>
    <w:rsid w:val="00A84114"/>
    <w:rsid w:val="00A94607"/>
    <w:rsid w:val="00A94B22"/>
    <w:rsid w:val="00A96B24"/>
    <w:rsid w:val="00AA1AB8"/>
    <w:rsid w:val="00AA4F3F"/>
    <w:rsid w:val="00AB0C44"/>
    <w:rsid w:val="00AB0EB2"/>
    <w:rsid w:val="00AB4A71"/>
    <w:rsid w:val="00AB6D99"/>
    <w:rsid w:val="00AC277E"/>
    <w:rsid w:val="00AC3999"/>
    <w:rsid w:val="00AD05AF"/>
    <w:rsid w:val="00AD661A"/>
    <w:rsid w:val="00AE0E22"/>
    <w:rsid w:val="00AF5547"/>
    <w:rsid w:val="00B02633"/>
    <w:rsid w:val="00B05818"/>
    <w:rsid w:val="00B1376E"/>
    <w:rsid w:val="00B24376"/>
    <w:rsid w:val="00B3123F"/>
    <w:rsid w:val="00B36521"/>
    <w:rsid w:val="00B4153D"/>
    <w:rsid w:val="00B44E03"/>
    <w:rsid w:val="00B46982"/>
    <w:rsid w:val="00B53DAE"/>
    <w:rsid w:val="00B5405A"/>
    <w:rsid w:val="00B56F1A"/>
    <w:rsid w:val="00B66801"/>
    <w:rsid w:val="00B72E54"/>
    <w:rsid w:val="00B73042"/>
    <w:rsid w:val="00B77A76"/>
    <w:rsid w:val="00B8185A"/>
    <w:rsid w:val="00B85C74"/>
    <w:rsid w:val="00B879E7"/>
    <w:rsid w:val="00B953EF"/>
    <w:rsid w:val="00BA3684"/>
    <w:rsid w:val="00BA379F"/>
    <w:rsid w:val="00BA6884"/>
    <w:rsid w:val="00BA68EE"/>
    <w:rsid w:val="00BA69D7"/>
    <w:rsid w:val="00BA7D05"/>
    <w:rsid w:val="00BC5DE1"/>
    <w:rsid w:val="00BD1991"/>
    <w:rsid w:val="00BD4BCA"/>
    <w:rsid w:val="00BD649B"/>
    <w:rsid w:val="00BD7C28"/>
    <w:rsid w:val="00BE6AC4"/>
    <w:rsid w:val="00BE7FF0"/>
    <w:rsid w:val="00BF0741"/>
    <w:rsid w:val="00BF11DB"/>
    <w:rsid w:val="00BF18AB"/>
    <w:rsid w:val="00BF5BEA"/>
    <w:rsid w:val="00BF79A0"/>
    <w:rsid w:val="00C03DE7"/>
    <w:rsid w:val="00C04791"/>
    <w:rsid w:val="00C07ECD"/>
    <w:rsid w:val="00C133A9"/>
    <w:rsid w:val="00C16F06"/>
    <w:rsid w:val="00C22DBF"/>
    <w:rsid w:val="00C23F78"/>
    <w:rsid w:val="00C23FC9"/>
    <w:rsid w:val="00C26545"/>
    <w:rsid w:val="00C320F1"/>
    <w:rsid w:val="00C356FE"/>
    <w:rsid w:val="00C36FF7"/>
    <w:rsid w:val="00C42E74"/>
    <w:rsid w:val="00C448CD"/>
    <w:rsid w:val="00C5418E"/>
    <w:rsid w:val="00C64E12"/>
    <w:rsid w:val="00C7326B"/>
    <w:rsid w:val="00C73EDA"/>
    <w:rsid w:val="00C73F89"/>
    <w:rsid w:val="00C765FD"/>
    <w:rsid w:val="00C82BD3"/>
    <w:rsid w:val="00C83364"/>
    <w:rsid w:val="00C91606"/>
    <w:rsid w:val="00CA366B"/>
    <w:rsid w:val="00CA7F74"/>
    <w:rsid w:val="00CB4BF1"/>
    <w:rsid w:val="00CB60A9"/>
    <w:rsid w:val="00CB7353"/>
    <w:rsid w:val="00CC1900"/>
    <w:rsid w:val="00CC6652"/>
    <w:rsid w:val="00CD2491"/>
    <w:rsid w:val="00CD44DC"/>
    <w:rsid w:val="00CD73BF"/>
    <w:rsid w:val="00CE277B"/>
    <w:rsid w:val="00CE3827"/>
    <w:rsid w:val="00CE64C2"/>
    <w:rsid w:val="00CF01BA"/>
    <w:rsid w:val="00CF277B"/>
    <w:rsid w:val="00CF5213"/>
    <w:rsid w:val="00D06943"/>
    <w:rsid w:val="00D078A5"/>
    <w:rsid w:val="00D07DA3"/>
    <w:rsid w:val="00D1067D"/>
    <w:rsid w:val="00D109A4"/>
    <w:rsid w:val="00D1561B"/>
    <w:rsid w:val="00D15BD9"/>
    <w:rsid w:val="00D16B70"/>
    <w:rsid w:val="00D32035"/>
    <w:rsid w:val="00D36313"/>
    <w:rsid w:val="00D4161F"/>
    <w:rsid w:val="00D43427"/>
    <w:rsid w:val="00D45FFD"/>
    <w:rsid w:val="00D512B4"/>
    <w:rsid w:val="00D54705"/>
    <w:rsid w:val="00D54D92"/>
    <w:rsid w:val="00D63B1F"/>
    <w:rsid w:val="00D737F6"/>
    <w:rsid w:val="00D8264A"/>
    <w:rsid w:val="00D9539F"/>
    <w:rsid w:val="00DB511B"/>
    <w:rsid w:val="00DD05F9"/>
    <w:rsid w:val="00DD11C6"/>
    <w:rsid w:val="00DD3331"/>
    <w:rsid w:val="00DD61F6"/>
    <w:rsid w:val="00DF1E34"/>
    <w:rsid w:val="00DF7B7A"/>
    <w:rsid w:val="00E0131B"/>
    <w:rsid w:val="00E02406"/>
    <w:rsid w:val="00E05200"/>
    <w:rsid w:val="00E0729C"/>
    <w:rsid w:val="00E10846"/>
    <w:rsid w:val="00E129AE"/>
    <w:rsid w:val="00E141E3"/>
    <w:rsid w:val="00E15259"/>
    <w:rsid w:val="00E210AE"/>
    <w:rsid w:val="00E21675"/>
    <w:rsid w:val="00E2399F"/>
    <w:rsid w:val="00E30258"/>
    <w:rsid w:val="00E3178C"/>
    <w:rsid w:val="00E3387F"/>
    <w:rsid w:val="00E36CB3"/>
    <w:rsid w:val="00E37F26"/>
    <w:rsid w:val="00E45482"/>
    <w:rsid w:val="00E531F5"/>
    <w:rsid w:val="00E53AB5"/>
    <w:rsid w:val="00E60350"/>
    <w:rsid w:val="00E639AA"/>
    <w:rsid w:val="00E640F0"/>
    <w:rsid w:val="00E66E69"/>
    <w:rsid w:val="00E76CFB"/>
    <w:rsid w:val="00E806A6"/>
    <w:rsid w:val="00E906CC"/>
    <w:rsid w:val="00E91479"/>
    <w:rsid w:val="00E916FD"/>
    <w:rsid w:val="00E92051"/>
    <w:rsid w:val="00E95D46"/>
    <w:rsid w:val="00E96BAE"/>
    <w:rsid w:val="00E97840"/>
    <w:rsid w:val="00EA04A9"/>
    <w:rsid w:val="00EA31FD"/>
    <w:rsid w:val="00EA39BE"/>
    <w:rsid w:val="00EA5C25"/>
    <w:rsid w:val="00EB1807"/>
    <w:rsid w:val="00EC15D7"/>
    <w:rsid w:val="00EC2BCF"/>
    <w:rsid w:val="00ED63B5"/>
    <w:rsid w:val="00ED79F8"/>
    <w:rsid w:val="00ED7F88"/>
    <w:rsid w:val="00EE023F"/>
    <w:rsid w:val="00EE278D"/>
    <w:rsid w:val="00EE63DF"/>
    <w:rsid w:val="00EE7B38"/>
    <w:rsid w:val="00EF592E"/>
    <w:rsid w:val="00F01229"/>
    <w:rsid w:val="00F01EBC"/>
    <w:rsid w:val="00F035B3"/>
    <w:rsid w:val="00F12C66"/>
    <w:rsid w:val="00F157F7"/>
    <w:rsid w:val="00F16335"/>
    <w:rsid w:val="00F16B9A"/>
    <w:rsid w:val="00F27D1E"/>
    <w:rsid w:val="00F3090D"/>
    <w:rsid w:val="00F41151"/>
    <w:rsid w:val="00F5170B"/>
    <w:rsid w:val="00F51B8A"/>
    <w:rsid w:val="00F5236C"/>
    <w:rsid w:val="00F64037"/>
    <w:rsid w:val="00F64AD5"/>
    <w:rsid w:val="00F753AA"/>
    <w:rsid w:val="00F76EF0"/>
    <w:rsid w:val="00F821DF"/>
    <w:rsid w:val="00F83D8F"/>
    <w:rsid w:val="00F843AA"/>
    <w:rsid w:val="00F9545D"/>
    <w:rsid w:val="00FA21AF"/>
    <w:rsid w:val="00FA51F2"/>
    <w:rsid w:val="00FA591A"/>
    <w:rsid w:val="00FA6806"/>
    <w:rsid w:val="00FA6D3A"/>
    <w:rsid w:val="00FA76A2"/>
    <w:rsid w:val="00FB3069"/>
    <w:rsid w:val="00FD293F"/>
    <w:rsid w:val="00FD2D4F"/>
    <w:rsid w:val="00FD493B"/>
    <w:rsid w:val="00FD594C"/>
    <w:rsid w:val="00FD64A6"/>
    <w:rsid w:val="00FE0503"/>
    <w:rsid w:val="00FF2FB2"/>
    <w:rsid w:val="00FF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C00E72"/>
  <w15:docId w15:val="{89D05B19-17D2-4D03-B6D8-C5AFA85FE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pPr>
      <w:spacing w:before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cs="Arial"/>
      <w:bCs/>
      <w:szCs w:val="26"/>
      <w:u w:val="single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i/>
      <w:szCs w:val="24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Cs/>
      <w:szCs w:val="24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table" w:styleId="Tabellenraster">
    <w:name w:val="Table Grid"/>
    <w:basedOn w:val="NormaleTabelle"/>
    <w:rsid w:val="00A47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65349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653491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590C7B"/>
    <w:rPr>
      <w:rFonts w:ascii="Arial" w:hAnsi="Arial"/>
      <w:sz w:val="22"/>
    </w:rPr>
  </w:style>
  <w:style w:type="paragraph" w:styleId="KeinLeerraum">
    <w:name w:val="No Spacing"/>
    <w:link w:val="KeinLeerraumZchn"/>
    <w:uiPriority w:val="1"/>
    <w:qFormat/>
    <w:rsid w:val="00590C7B"/>
    <w:rPr>
      <w:rFonts w:ascii="Calibri" w:hAnsi="Calibri"/>
      <w:sz w:val="22"/>
      <w:szCs w:val="22"/>
    </w:rPr>
  </w:style>
  <w:style w:type="character" w:customStyle="1" w:styleId="KeinLeerraumZchn">
    <w:name w:val="Kein Leerraum Zchn"/>
    <w:link w:val="KeinLeerraum"/>
    <w:uiPriority w:val="1"/>
    <w:rsid w:val="00590C7B"/>
    <w:rPr>
      <w:rFonts w:ascii="Calibri" w:hAnsi="Calibri"/>
      <w:sz w:val="22"/>
      <w:szCs w:val="22"/>
    </w:rPr>
  </w:style>
  <w:style w:type="character" w:styleId="Platzhaltertext">
    <w:name w:val="Placeholder Text"/>
    <w:basedOn w:val="Absatz-Standardschriftart"/>
    <w:uiPriority w:val="99"/>
    <w:semiHidden/>
    <w:rsid w:val="00406B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DATEV\DATEN\PHANTASY\ORIGINAL\Dot\phanbri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E28A34-D02D-40FC-90B3-2A7E46D724DD}"/>
      </w:docPartPr>
      <w:docPartBody>
        <w:p w:rsidR="002B78B9" w:rsidRDefault="000865D7">
          <w:r w:rsidRPr="00B02F4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3AAF8111F64F3DBB6BC5B0A1DC3B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237F82-5C93-4A15-8C9E-04FC905D5136}"/>
      </w:docPartPr>
      <w:docPartBody>
        <w:p w:rsidR="002B78B9" w:rsidRDefault="000865D7" w:rsidP="000865D7">
          <w:pPr>
            <w:pStyle w:val="643AAF8111F64F3DBB6BC5B0A1DC3B23"/>
          </w:pPr>
          <w:r w:rsidRPr="00B02F4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CD2FEF7F256420D966798D9374F58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D77D64-1977-4674-97D2-F165202D0199}"/>
      </w:docPartPr>
      <w:docPartBody>
        <w:p w:rsidR="002B78B9" w:rsidRDefault="000865D7" w:rsidP="000865D7">
          <w:pPr>
            <w:pStyle w:val="2CD2FEF7F256420D966798D9374F58AC"/>
          </w:pPr>
          <w:r w:rsidRPr="00B02F4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04ACEF236A4E758AAB23C75481C1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1B9644-C2A0-4489-B674-73CB3DD4D942}"/>
      </w:docPartPr>
      <w:docPartBody>
        <w:p w:rsidR="002B78B9" w:rsidRDefault="000865D7" w:rsidP="000865D7">
          <w:pPr>
            <w:pStyle w:val="D604ACEF236A4E758AAB23C75481C145"/>
          </w:pPr>
          <w:r w:rsidRPr="00B02F4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98855086274B9489154B6C22DB5A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9AAE23-4B0A-4FA8-9C3E-A00AF95B396F}"/>
      </w:docPartPr>
      <w:docPartBody>
        <w:p w:rsidR="002B78B9" w:rsidRDefault="000865D7" w:rsidP="000865D7">
          <w:pPr>
            <w:pStyle w:val="7B98855086274B9489154B6C22DB5A4F"/>
          </w:pPr>
          <w:r w:rsidRPr="00B02F4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DEDB0A-F8B6-41C4-84B0-05B5D151B18B}"/>
      </w:docPartPr>
      <w:docPartBody>
        <w:p w:rsidR="002B78B9" w:rsidRDefault="000865D7">
          <w:r w:rsidRPr="00B02F4B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4B3F1FC0A1F74BF5BCC6F4ADF5B748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5BE705-D814-44E4-B8B8-2D123491AA06}"/>
      </w:docPartPr>
      <w:docPartBody>
        <w:p w:rsidR="002B78B9" w:rsidRDefault="000865D7" w:rsidP="000865D7">
          <w:pPr>
            <w:pStyle w:val="4B3F1FC0A1F74BF5BCC6F4ADF5B748A7"/>
          </w:pPr>
          <w:r w:rsidRPr="00B02F4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7E29882EC9744048555DAB5F00C20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F7F3D1-E56E-4A50-9A00-0211ABACB221}"/>
      </w:docPartPr>
      <w:docPartBody>
        <w:p w:rsidR="002B78B9" w:rsidRDefault="000865D7" w:rsidP="000865D7">
          <w:pPr>
            <w:pStyle w:val="17E29882EC9744048555DAB5F00C2003"/>
          </w:pPr>
          <w:r w:rsidRPr="00B02F4B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459736E00F1E473F9F783F8D390D2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285CC4-E0FA-44D2-921C-432BAF56A005}"/>
      </w:docPartPr>
      <w:docPartBody>
        <w:p w:rsidR="002B78B9" w:rsidRDefault="000865D7" w:rsidP="000865D7">
          <w:pPr>
            <w:pStyle w:val="459736E00F1E473F9F783F8D390D24B8"/>
          </w:pPr>
          <w:r w:rsidRPr="00B02F4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84534046294EA89BD6970F536CB3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C04905-D0C4-4384-AD9B-5FED8CE9AA90}"/>
      </w:docPartPr>
      <w:docPartBody>
        <w:p w:rsidR="002B78B9" w:rsidRDefault="000865D7" w:rsidP="000865D7">
          <w:pPr>
            <w:pStyle w:val="E384534046294EA89BD6970F536CB34C"/>
          </w:pPr>
          <w:r w:rsidRPr="00B02F4B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31D0E3546BF54982AE650BA6364BF4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45497C-1F23-4ED8-A5B4-DC5684357142}"/>
      </w:docPartPr>
      <w:docPartBody>
        <w:p w:rsidR="002B78B9" w:rsidRDefault="000865D7" w:rsidP="000865D7">
          <w:pPr>
            <w:pStyle w:val="31D0E3546BF54982AE650BA6364BF4ED"/>
          </w:pPr>
          <w:r w:rsidRPr="00B02F4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4504AB1E4046C4BAC28C3FD6BD2F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9FC18B-737B-4EB5-BA3D-5E81DC84430C}"/>
      </w:docPartPr>
      <w:docPartBody>
        <w:p w:rsidR="002B78B9" w:rsidRDefault="000865D7" w:rsidP="000865D7">
          <w:pPr>
            <w:pStyle w:val="9F4504AB1E4046C4BAC28C3FD6BD2F92"/>
          </w:pPr>
          <w:r w:rsidRPr="00B02F4B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5D7"/>
    <w:rsid w:val="0000282F"/>
    <w:rsid w:val="000240E7"/>
    <w:rsid w:val="000865D7"/>
    <w:rsid w:val="002B78B9"/>
    <w:rsid w:val="006328FC"/>
    <w:rsid w:val="00683A28"/>
    <w:rsid w:val="00890F8C"/>
    <w:rsid w:val="00AC3999"/>
    <w:rsid w:val="00BA6884"/>
    <w:rsid w:val="00F6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865D7"/>
    <w:rPr>
      <w:color w:val="808080"/>
    </w:rPr>
  </w:style>
  <w:style w:type="paragraph" w:customStyle="1" w:styleId="643AAF8111F64F3DBB6BC5B0A1DC3B23">
    <w:name w:val="643AAF8111F64F3DBB6BC5B0A1DC3B23"/>
    <w:rsid w:val="000865D7"/>
  </w:style>
  <w:style w:type="paragraph" w:customStyle="1" w:styleId="2CD2FEF7F256420D966798D9374F58AC">
    <w:name w:val="2CD2FEF7F256420D966798D9374F58AC"/>
    <w:rsid w:val="000865D7"/>
  </w:style>
  <w:style w:type="paragraph" w:customStyle="1" w:styleId="D604ACEF236A4E758AAB23C75481C145">
    <w:name w:val="D604ACEF236A4E758AAB23C75481C145"/>
    <w:rsid w:val="000865D7"/>
  </w:style>
  <w:style w:type="paragraph" w:customStyle="1" w:styleId="7B98855086274B9489154B6C22DB5A4F">
    <w:name w:val="7B98855086274B9489154B6C22DB5A4F"/>
    <w:rsid w:val="000865D7"/>
  </w:style>
  <w:style w:type="paragraph" w:customStyle="1" w:styleId="4B3F1FC0A1F74BF5BCC6F4ADF5B748A7">
    <w:name w:val="4B3F1FC0A1F74BF5BCC6F4ADF5B748A7"/>
    <w:rsid w:val="000865D7"/>
  </w:style>
  <w:style w:type="paragraph" w:customStyle="1" w:styleId="17E29882EC9744048555DAB5F00C2003">
    <w:name w:val="17E29882EC9744048555DAB5F00C2003"/>
    <w:rsid w:val="000865D7"/>
  </w:style>
  <w:style w:type="paragraph" w:customStyle="1" w:styleId="459736E00F1E473F9F783F8D390D24B8">
    <w:name w:val="459736E00F1E473F9F783F8D390D24B8"/>
    <w:rsid w:val="000865D7"/>
  </w:style>
  <w:style w:type="paragraph" w:customStyle="1" w:styleId="E384534046294EA89BD6970F536CB34C">
    <w:name w:val="E384534046294EA89BD6970F536CB34C"/>
    <w:rsid w:val="000865D7"/>
  </w:style>
  <w:style w:type="paragraph" w:customStyle="1" w:styleId="31D0E3546BF54982AE650BA6364BF4ED">
    <w:name w:val="31D0E3546BF54982AE650BA6364BF4ED"/>
    <w:rsid w:val="000865D7"/>
  </w:style>
  <w:style w:type="paragraph" w:customStyle="1" w:styleId="9F4504AB1E4046C4BAC28C3FD6BD2F92">
    <w:name w:val="9F4504AB1E4046C4BAC28C3FD6BD2F92"/>
    <w:rsid w:val="000865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5cb2d75d-c80e-484e-a9cb-69986052e16f</BSO999929>
</file>

<file path=customXml/itemProps1.xml><?xml version="1.0" encoding="utf-8"?>
<ds:datastoreItem xmlns:ds="http://schemas.openxmlformats.org/officeDocument/2006/customXml" ds:itemID="{F108506E-6C67-4E85-B25E-F66893DB2D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C7AD18-6216-4E6F-B2BE-528CF77D3402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phanbrie.dot</Template>
  <TotalTime>0</TotalTime>
  <Pages>2</Pages>
  <Words>326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Vorlage - Brief Orginal</vt:lpstr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- Brief Orginal</dc:title>
  <dc:subject/>
  <cp:keywords/>
  <dc:description/>
  <cp:lastModifiedBy>Aline Couturier</cp:lastModifiedBy>
  <cp:revision>58</cp:revision>
  <cp:lastPrinted>2015-03-30T10:33:00Z</cp:lastPrinted>
  <dcterms:created xsi:type="dcterms:W3CDTF">2015-03-26T09:06:00Z</dcterms:created>
  <dcterms:modified xsi:type="dcterms:W3CDTF">2026-04-01T09:37:00Z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gFAAsdpvfP9KDXLakJQ7iLu6bV84LUfQPrXXWE3dHADDmxo/h1/7nSe+apQLw1aBKL4RGpjixxI90dO3_x000d_
WXZYmjWVceh731iLzcD5QEpYFNKWn8k9A9HbvQi81x4wliCIstmPXCdbmhUYUFE0ImcU1P1mCzBv_x000d_
ljhEjyAWa7zodt/PDL5QyVeE5QN6albxjDPuAgcupJH8kZXcjwFnz5GX4FN6TCWfVRNbX0RWjNjS_x000d_
aN2hGIR2x9tSvtJn6</vt:lpwstr>
  </property>
  <property fmtid="{D5CDD505-2E9C-101B-9397-08002B2CF9AE}" pid="3" name="MAIL_MSG_ID2">
    <vt:lpwstr>nqiGQ6M8DYGH7elKc2M9WVzhBnik8QY0Mv+TvJFGkAD8vk28qTec8oeIqCz_x000d_
BpoqYWx7v1Yw2ADIGAn+zaf1Ccmsy8CQI2jflA==</vt:lpwstr>
  </property>
  <property fmtid="{D5CDD505-2E9C-101B-9397-08002B2CF9AE}" pid="4" name="RESPONSE_SENDER_NAME">
    <vt:lpwstr>gAAAdya76B99d4hLGUR1rQ+8TxTv0GGEPdix</vt:lpwstr>
  </property>
  <property fmtid="{D5CDD505-2E9C-101B-9397-08002B2CF9AE}" pid="5" name="EMAIL_OWNER_ADDRESS">
    <vt:lpwstr>4AAAyjQjm0EOGgLcJ403IxOcqFWd4Y2obHkFRKkpD9q2Au3/zqk0swOK5Q==</vt:lpwstr>
  </property>
</Properties>
</file>